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35" w:rsidRPr="00776265" w:rsidRDefault="009D4E35" w:rsidP="00BB5232">
      <w:pPr>
        <w:rPr>
          <w:rFonts w:ascii="Times New Roman" w:hAnsi="Times New Roman"/>
          <w:sz w:val="28"/>
          <w:szCs w:val="28"/>
          <w:highlight w:val="yellow"/>
        </w:rPr>
      </w:pPr>
    </w:p>
    <w:tbl>
      <w:tblPr>
        <w:tblStyle w:val="ae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34"/>
      </w:tblGrid>
      <w:tr w:rsidR="000160C8" w:rsidRPr="00776265" w:rsidTr="00FB7DD9">
        <w:tc>
          <w:tcPr>
            <w:tcW w:w="4361" w:type="dxa"/>
          </w:tcPr>
          <w:p w:rsidR="000160C8" w:rsidRPr="00776265" w:rsidRDefault="000160C8" w:rsidP="00FB7D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634" w:type="dxa"/>
          </w:tcPr>
          <w:p w:rsidR="000160C8" w:rsidRPr="008D7B96" w:rsidRDefault="000160C8" w:rsidP="00FB7DD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Приложение № 1</w:t>
            </w:r>
          </w:p>
          <w:p w:rsidR="0061531F" w:rsidRPr="008D7B96" w:rsidRDefault="0061531F" w:rsidP="006153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 xml:space="preserve">к </w:t>
            </w:r>
            <w:r w:rsidR="00756CFB" w:rsidRPr="008D7B96">
              <w:rPr>
                <w:rFonts w:ascii="Times New Roman" w:hAnsi="Times New Roman"/>
                <w:szCs w:val="28"/>
              </w:rPr>
              <w:t>Временному порядку</w:t>
            </w:r>
          </w:p>
          <w:p w:rsidR="0061531F" w:rsidRPr="008D7B96" w:rsidRDefault="0061531F" w:rsidP="006153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предоставления Федеральной службой</w:t>
            </w:r>
          </w:p>
          <w:p w:rsidR="0061531F" w:rsidRPr="008D7B96" w:rsidRDefault="0061531F" w:rsidP="006153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по экологическому, технологическому</w:t>
            </w:r>
          </w:p>
          <w:p w:rsidR="0061531F" w:rsidRPr="008D7B96" w:rsidRDefault="0061531F" w:rsidP="006153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 xml:space="preserve"> и атомному надзору государственной услуги по организации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электроэнергетики, утвержденному приказом Федеральной</w:t>
            </w:r>
          </w:p>
          <w:p w:rsidR="0061531F" w:rsidRPr="008D7B96" w:rsidRDefault="0061531F" w:rsidP="006153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службы по экологическому,</w:t>
            </w:r>
          </w:p>
          <w:p w:rsidR="000160C8" w:rsidRPr="008D7B96" w:rsidRDefault="0061531F" w:rsidP="006153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технологическому и атомному надзору</w:t>
            </w:r>
            <w:r w:rsidR="00D83766" w:rsidRPr="008D7B96">
              <w:rPr>
                <w:rFonts w:ascii="Times New Roman" w:hAnsi="Times New Roman"/>
                <w:szCs w:val="28"/>
              </w:rPr>
              <w:t xml:space="preserve"> </w:t>
            </w:r>
            <w:r w:rsidR="00936293">
              <w:rPr>
                <w:rFonts w:ascii="Times New Roman" w:hAnsi="Times New Roman"/>
                <w:szCs w:val="28"/>
              </w:rPr>
              <w:br/>
            </w:r>
            <w:r w:rsidR="000160C8" w:rsidRPr="008D7B96">
              <w:rPr>
                <w:rFonts w:ascii="Times New Roman" w:hAnsi="Times New Roman"/>
                <w:szCs w:val="28"/>
              </w:rPr>
              <w:t xml:space="preserve">от </w:t>
            </w:r>
            <w:r w:rsidR="00936293" w:rsidRPr="008D7B96">
              <w:rPr>
                <w:rFonts w:ascii="Times New Roman" w:hAnsi="Times New Roman"/>
                <w:szCs w:val="28"/>
              </w:rPr>
              <w:t>_</w:t>
            </w:r>
            <w:r w:rsidR="00936293" w:rsidRPr="008D7B96">
              <w:rPr>
                <w:rFonts w:ascii="Times New Roman" w:hAnsi="Times New Roman"/>
                <w:szCs w:val="28"/>
                <w:u w:val="single"/>
              </w:rPr>
              <w:t>6 ноября</w:t>
            </w:r>
            <w:r w:rsidR="00936293" w:rsidRPr="008D7B96">
              <w:rPr>
                <w:rFonts w:ascii="Times New Roman" w:hAnsi="Times New Roman"/>
                <w:szCs w:val="28"/>
              </w:rPr>
              <w:t xml:space="preserve">_ </w:t>
            </w:r>
            <w:r w:rsidR="000160C8" w:rsidRPr="008D7B96">
              <w:rPr>
                <w:rFonts w:ascii="Times New Roman" w:hAnsi="Times New Roman"/>
                <w:szCs w:val="28"/>
              </w:rPr>
              <w:t>201</w:t>
            </w:r>
            <w:r w:rsidR="00D26FB3" w:rsidRPr="008D7B96">
              <w:rPr>
                <w:rFonts w:ascii="Times New Roman" w:hAnsi="Times New Roman"/>
                <w:szCs w:val="28"/>
              </w:rPr>
              <w:t>9</w:t>
            </w:r>
            <w:r w:rsidR="000160C8" w:rsidRPr="008D7B96">
              <w:rPr>
                <w:rFonts w:ascii="Times New Roman" w:hAnsi="Times New Roman"/>
                <w:szCs w:val="28"/>
              </w:rPr>
              <w:t xml:space="preserve"> г. №_</w:t>
            </w:r>
            <w:r w:rsidR="00936293" w:rsidRPr="008D7B96">
              <w:rPr>
                <w:rFonts w:ascii="Times New Roman" w:hAnsi="Times New Roman"/>
                <w:szCs w:val="28"/>
                <w:u w:val="single"/>
              </w:rPr>
              <w:t>424</w:t>
            </w:r>
            <w:r w:rsidR="000160C8" w:rsidRPr="008D7B96">
              <w:rPr>
                <w:rFonts w:ascii="Times New Roman" w:hAnsi="Times New Roman"/>
                <w:szCs w:val="28"/>
              </w:rPr>
              <w:t>_</w:t>
            </w:r>
          </w:p>
          <w:p w:rsidR="000160C8" w:rsidRPr="00776265" w:rsidRDefault="000160C8" w:rsidP="00FB7DD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0160C8" w:rsidRPr="0061531F" w:rsidRDefault="000160C8" w:rsidP="000160C8">
      <w:pPr>
        <w:widowControl w:val="0"/>
        <w:autoSpaceDE w:val="0"/>
        <w:autoSpaceDN w:val="0"/>
        <w:adjustRightInd w:val="0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61531F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="003C5CE8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="003C5CE8" w:rsidRPr="0061531F">
        <w:rPr>
          <w:rFonts w:ascii="Times New Roman" w:eastAsia="Calibri" w:hAnsi="Times New Roman"/>
          <w:sz w:val="28"/>
          <w:szCs w:val="28"/>
          <w:lang w:eastAsia="en-US"/>
        </w:rPr>
        <w:t>екомендуем</w:t>
      </w:r>
      <w:r w:rsidR="00BF392D">
        <w:rPr>
          <w:rFonts w:ascii="Times New Roman" w:eastAsia="Calibri" w:hAnsi="Times New Roman"/>
          <w:sz w:val="28"/>
          <w:szCs w:val="28"/>
          <w:lang w:eastAsia="en-US"/>
        </w:rPr>
        <w:t>ый</w:t>
      </w:r>
      <w:r w:rsidR="003C5CE8" w:rsidRPr="0061531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D83766" w:rsidRPr="00D83766">
        <w:rPr>
          <w:rFonts w:ascii="Times New Roman" w:eastAsia="Calibri" w:hAnsi="Times New Roman"/>
          <w:sz w:val="28"/>
          <w:szCs w:val="28"/>
          <w:lang w:eastAsia="en-US"/>
        </w:rPr>
        <w:t>образец</w:t>
      </w:r>
      <w:r w:rsidRPr="0061531F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0160C8" w:rsidRPr="008C1CA8" w:rsidRDefault="000160C8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C1CA8">
        <w:rPr>
          <w:rFonts w:ascii="Times New Roman" w:eastAsia="Calibri" w:hAnsi="Times New Roman"/>
          <w:b/>
          <w:sz w:val="28"/>
          <w:szCs w:val="28"/>
          <w:lang w:eastAsia="en-US"/>
        </w:rPr>
        <w:t>ЗАЯВЛЕНИЕ</w:t>
      </w:r>
    </w:p>
    <w:p w:rsidR="000160C8" w:rsidRPr="008C1CA8" w:rsidRDefault="000160C8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C1CA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об </w:t>
      </w:r>
      <w:r w:rsidR="0061531F" w:rsidRPr="008C1CA8">
        <w:rPr>
          <w:rFonts w:ascii="Times New Roman" w:hAnsi="Times New Roman"/>
          <w:b/>
          <w:sz w:val="28"/>
          <w:szCs w:val="28"/>
        </w:rPr>
        <w:t>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</w:p>
    <w:p w:rsidR="00C3117F" w:rsidRPr="00FE3461" w:rsidRDefault="00C3117F">
      <w:pPr>
        <w:jc w:val="center"/>
        <w:rPr>
          <w:rFonts w:ascii="Times New Roman" w:hAnsi="Times New Roman"/>
          <w:b/>
          <w:sz w:val="18"/>
          <w:szCs w:val="22"/>
        </w:rPr>
      </w:pPr>
    </w:p>
    <w:p w:rsidR="00225570" w:rsidRPr="008C1CA8" w:rsidRDefault="00225570">
      <w:pPr>
        <w:autoSpaceDE w:val="0"/>
        <w:autoSpaceDN w:val="0"/>
        <w:spacing w:after="60"/>
        <w:rPr>
          <w:rFonts w:ascii="Times New Roman" w:hAnsi="Times New Roman"/>
          <w:szCs w:val="24"/>
        </w:rPr>
      </w:pPr>
      <w:r w:rsidRPr="008C1CA8">
        <w:rPr>
          <w:rFonts w:ascii="Times New Roman" w:hAnsi="Times New Roman"/>
          <w:szCs w:val="24"/>
        </w:rPr>
        <w:t>Направляется на аттестацию: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147"/>
        <w:gridCol w:w="1417"/>
        <w:gridCol w:w="1701"/>
        <w:gridCol w:w="1560"/>
        <w:gridCol w:w="1417"/>
      </w:tblGrid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Фамилия, имя, отчество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Дата рождения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Занимаемая должность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87424D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Название организации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Адрес организации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ИНН организации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 xml:space="preserve">Телефон, факс, </w:t>
            </w:r>
            <w:r w:rsidRPr="008C1CA8">
              <w:rPr>
                <w:rFonts w:ascii="Times New Roman" w:hAnsi="Times New Roman"/>
                <w:szCs w:val="24"/>
                <w:lang w:val="en-US"/>
              </w:rPr>
              <w:t>e</w:t>
            </w:r>
            <w:r w:rsidRPr="008C1CA8">
              <w:rPr>
                <w:rFonts w:ascii="Times New Roman" w:hAnsi="Times New Roman"/>
                <w:szCs w:val="24"/>
              </w:rPr>
              <w:t>-</w:t>
            </w:r>
            <w:r w:rsidRPr="008C1CA8">
              <w:rPr>
                <w:rFonts w:ascii="Times New Roman" w:hAnsi="Times New Roman"/>
                <w:szCs w:val="24"/>
                <w:lang w:val="en-US"/>
              </w:rPr>
              <w:t>mail</w:t>
            </w:r>
            <w:r w:rsidRPr="008C1CA8">
              <w:rPr>
                <w:rFonts w:ascii="Times New Roman" w:hAnsi="Times New Roman"/>
                <w:szCs w:val="24"/>
              </w:rPr>
              <w:t xml:space="preserve"> организации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 xml:space="preserve">Причина аттестации </w:t>
            </w:r>
            <w:r w:rsidRPr="008C1CA8">
              <w:rPr>
                <w:rFonts w:ascii="Times New Roman" w:hAnsi="Times New Roman"/>
                <w:szCs w:val="24"/>
              </w:rPr>
              <w:br/>
              <w:t>(первичная, периодическая, внеочередная)</w:t>
            </w:r>
          </w:p>
        </w:tc>
        <w:tc>
          <w:tcPr>
            <w:tcW w:w="6095" w:type="dxa"/>
            <w:gridSpan w:val="4"/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</w:tcPr>
          <w:p w:rsidR="00877A05" w:rsidRPr="008C1CA8" w:rsidDel="006C5F36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3147" w:type="dxa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Информация об уплате государственной пошлины</w:t>
            </w: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</w:p>
        </w:tc>
      </w:tr>
      <w:tr w:rsidR="00877A05" w:rsidRPr="008C1CA8" w:rsidTr="0087424D">
        <w:tc>
          <w:tcPr>
            <w:tcW w:w="567" w:type="dxa"/>
            <w:vMerge w:val="restart"/>
          </w:tcPr>
          <w:p w:rsidR="00877A05" w:rsidRPr="008C1CA8" w:rsidRDefault="00877A05" w:rsidP="008A3B8E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47" w:type="dxa"/>
            <w:vMerge w:val="restart"/>
          </w:tcPr>
          <w:p w:rsidR="00877A05" w:rsidRPr="008C1CA8" w:rsidRDefault="00877A05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335DD2">
              <w:rPr>
                <w:rFonts w:ascii="Times New Roman" w:hAnsi="Times New Roman"/>
                <w:szCs w:val="24"/>
              </w:rPr>
              <w:t>Категория работник</w:t>
            </w:r>
            <w:r>
              <w:rPr>
                <w:rFonts w:ascii="Times New Roman" w:hAnsi="Times New Roman"/>
                <w:szCs w:val="24"/>
              </w:rPr>
              <w:t>а</w:t>
            </w:r>
            <w:r w:rsidRPr="00335DD2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877A05" w:rsidRPr="0087424D" w:rsidRDefault="007C24F1" w:rsidP="0087424D">
            <w:pPr>
              <w:autoSpaceDE w:val="0"/>
              <w:autoSpaceDN w:val="0"/>
              <w:ind w:left="57" w:right="57"/>
              <w:jc w:val="center"/>
              <w:rPr>
                <w:rFonts w:ascii="Times New Roman" w:hAnsi="Times New Roman"/>
                <w:sz w:val="72"/>
                <w:szCs w:val="72"/>
              </w:rPr>
            </w:pPr>
            <w:r w:rsidRPr="0087424D">
              <w:rPr>
                <w:rFonts w:ascii="Times New Roman" w:hAnsi="Times New Roman"/>
                <w:sz w:val="72"/>
                <w:szCs w:val="72"/>
              </w:rPr>
              <w:t>□</w:t>
            </w:r>
          </w:p>
        </w:tc>
        <w:tc>
          <w:tcPr>
            <w:tcW w:w="4678" w:type="dxa"/>
            <w:gridSpan w:val="3"/>
            <w:tcBorders>
              <w:left w:val="nil"/>
              <w:bottom w:val="single" w:sz="4" w:space="0" w:color="auto"/>
            </w:tcBorders>
          </w:tcPr>
          <w:p w:rsidR="00877A05" w:rsidRPr="008C1CA8" w:rsidRDefault="0029731D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Работник, ответственный за о</w:t>
            </w:r>
            <w:r w:rsidR="00877A05">
              <w:rPr>
                <w:rFonts w:ascii="Times New Roman" w:hAnsi="Times New Roman"/>
                <w:szCs w:val="24"/>
              </w:rPr>
              <w:t xml:space="preserve">существление производственного контроля за соблюдением требований промышленной безопасности организации, эксплуатирующей опасный производственный объект </w:t>
            </w:r>
          </w:p>
        </w:tc>
      </w:tr>
      <w:tr w:rsidR="00877A05" w:rsidRPr="008C1CA8" w:rsidTr="0087424D">
        <w:tc>
          <w:tcPr>
            <w:tcW w:w="567" w:type="dxa"/>
            <w:vMerge/>
          </w:tcPr>
          <w:p w:rsidR="00877A05" w:rsidRPr="008C1CA8" w:rsidRDefault="00877A05" w:rsidP="008A3B8E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7" w:type="dxa"/>
            <w:vMerge/>
          </w:tcPr>
          <w:p w:rsidR="00877A05" w:rsidRPr="00335DD2" w:rsidRDefault="00877A05" w:rsidP="00877A05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877A05" w:rsidRDefault="007C24F1" w:rsidP="0087424D">
            <w:pPr>
              <w:autoSpaceDE w:val="0"/>
              <w:autoSpaceDN w:val="0"/>
              <w:ind w:left="57" w:right="57"/>
              <w:jc w:val="center"/>
              <w:rPr>
                <w:rFonts w:ascii="Times New Roman" w:hAnsi="Times New Roman"/>
                <w:szCs w:val="24"/>
              </w:rPr>
            </w:pPr>
            <w:r w:rsidRPr="0084465B">
              <w:rPr>
                <w:rFonts w:ascii="Times New Roman" w:hAnsi="Times New Roman"/>
                <w:sz w:val="72"/>
                <w:szCs w:val="72"/>
              </w:rPr>
              <w:t>□</w:t>
            </w:r>
          </w:p>
        </w:tc>
        <w:tc>
          <w:tcPr>
            <w:tcW w:w="4678" w:type="dxa"/>
            <w:gridSpan w:val="3"/>
            <w:tcBorders>
              <w:left w:val="nil"/>
              <w:bottom w:val="single" w:sz="4" w:space="0" w:color="auto"/>
            </w:tcBorders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Работник, являющийся членом аттестационной комиссии организации, осуществляющей деятельность в области промышленной безопасности</w:t>
            </w:r>
          </w:p>
        </w:tc>
      </w:tr>
      <w:tr w:rsidR="00877A05" w:rsidRPr="008C1CA8" w:rsidTr="0087424D">
        <w:tc>
          <w:tcPr>
            <w:tcW w:w="567" w:type="dxa"/>
            <w:vMerge/>
          </w:tcPr>
          <w:p w:rsidR="00877A05" w:rsidRPr="008C1CA8" w:rsidRDefault="00877A05" w:rsidP="008A3B8E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7" w:type="dxa"/>
            <w:vMerge/>
          </w:tcPr>
          <w:p w:rsidR="00877A05" w:rsidRPr="00335DD2" w:rsidRDefault="00877A05" w:rsidP="00877A05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877A05" w:rsidRDefault="007C24F1" w:rsidP="0087424D">
            <w:pPr>
              <w:autoSpaceDE w:val="0"/>
              <w:autoSpaceDN w:val="0"/>
              <w:ind w:left="57" w:right="57"/>
              <w:jc w:val="center"/>
              <w:rPr>
                <w:rFonts w:ascii="Times New Roman" w:hAnsi="Times New Roman"/>
                <w:szCs w:val="24"/>
              </w:rPr>
            </w:pPr>
            <w:r w:rsidRPr="0084465B">
              <w:rPr>
                <w:rFonts w:ascii="Times New Roman" w:hAnsi="Times New Roman"/>
                <w:sz w:val="72"/>
                <w:szCs w:val="72"/>
              </w:rPr>
              <w:t>□</w:t>
            </w:r>
          </w:p>
        </w:tc>
        <w:tc>
          <w:tcPr>
            <w:tcW w:w="4678" w:type="dxa"/>
            <w:gridSpan w:val="3"/>
            <w:tcBorders>
              <w:left w:val="nil"/>
              <w:bottom w:val="single" w:sz="4" w:space="0" w:color="auto"/>
            </w:tcBorders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Работник, являющийся специалистом, осуществляющим авторский надзор в процессе строительства, реконструкции, капитального ремонта, технического перевооружения, консервации и ликвидации опасных производственных объектов</w:t>
            </w:r>
          </w:p>
        </w:tc>
      </w:tr>
      <w:tr w:rsidR="00877A05" w:rsidRPr="008C1CA8" w:rsidTr="0087424D">
        <w:tc>
          <w:tcPr>
            <w:tcW w:w="567" w:type="dxa"/>
            <w:vMerge/>
          </w:tcPr>
          <w:p w:rsidR="00877A05" w:rsidRPr="008C1CA8" w:rsidRDefault="00877A05" w:rsidP="008A3B8E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7" w:type="dxa"/>
            <w:vMerge/>
          </w:tcPr>
          <w:p w:rsidR="00877A05" w:rsidRPr="00335DD2" w:rsidRDefault="00877A05" w:rsidP="00877A05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877A05" w:rsidRDefault="007C24F1" w:rsidP="0087424D">
            <w:pPr>
              <w:autoSpaceDE w:val="0"/>
              <w:autoSpaceDN w:val="0"/>
              <w:ind w:left="57" w:right="57"/>
              <w:jc w:val="center"/>
              <w:rPr>
                <w:rFonts w:ascii="Times New Roman" w:hAnsi="Times New Roman"/>
                <w:szCs w:val="24"/>
              </w:rPr>
            </w:pPr>
            <w:r w:rsidRPr="0084465B">
              <w:rPr>
                <w:rFonts w:ascii="Times New Roman" w:hAnsi="Times New Roman"/>
                <w:sz w:val="72"/>
                <w:szCs w:val="72"/>
              </w:rPr>
              <w:t>□</w:t>
            </w:r>
          </w:p>
        </w:tc>
        <w:tc>
          <w:tcPr>
            <w:tcW w:w="4678" w:type="dxa"/>
            <w:gridSpan w:val="3"/>
            <w:tcBorders>
              <w:left w:val="nil"/>
              <w:bottom w:val="single" w:sz="4" w:space="0" w:color="auto"/>
            </w:tcBorders>
          </w:tcPr>
          <w:p w:rsidR="00877A05" w:rsidRPr="008C1CA8" w:rsidRDefault="00877A05" w:rsidP="00225570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Работник, осуществляющий функции строительного контроля при осуществлении строительсва, реконструкции и капитального ремонта опасных производственных объектов.</w:t>
            </w:r>
          </w:p>
        </w:tc>
      </w:tr>
      <w:tr w:rsidR="00877A05" w:rsidRPr="008C1CA8" w:rsidTr="0087424D">
        <w:tc>
          <w:tcPr>
            <w:tcW w:w="567" w:type="dxa"/>
            <w:vMerge/>
          </w:tcPr>
          <w:p w:rsidR="00877A05" w:rsidRPr="008C1CA8" w:rsidRDefault="00877A05" w:rsidP="008A3B8E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7" w:type="dxa"/>
            <w:vMerge/>
          </w:tcPr>
          <w:p w:rsidR="00877A05" w:rsidRPr="00335DD2" w:rsidRDefault="00877A05" w:rsidP="00877A05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877A05" w:rsidRDefault="007C24F1" w:rsidP="0087424D">
            <w:pPr>
              <w:autoSpaceDE w:val="0"/>
              <w:autoSpaceDN w:val="0"/>
              <w:ind w:left="57" w:right="57"/>
              <w:jc w:val="center"/>
              <w:rPr>
                <w:rFonts w:ascii="Times New Roman" w:hAnsi="Times New Roman"/>
                <w:szCs w:val="24"/>
              </w:rPr>
            </w:pPr>
            <w:r w:rsidRPr="0084465B">
              <w:rPr>
                <w:rFonts w:ascii="Times New Roman" w:hAnsi="Times New Roman"/>
                <w:sz w:val="72"/>
                <w:szCs w:val="72"/>
              </w:rPr>
              <w:t>□</w:t>
            </w:r>
          </w:p>
        </w:tc>
        <w:tc>
          <w:tcPr>
            <w:tcW w:w="4678" w:type="dxa"/>
            <w:gridSpan w:val="3"/>
            <w:tcBorders>
              <w:left w:val="nil"/>
            </w:tcBorders>
            <w:vAlign w:val="center"/>
          </w:tcPr>
          <w:p w:rsidR="00877A05" w:rsidRPr="008C1CA8" w:rsidRDefault="00877A05">
            <w:pPr>
              <w:autoSpaceDE w:val="0"/>
              <w:autoSpaceDN w:val="0"/>
              <w:ind w:left="57" w:right="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Иная категория</w:t>
            </w:r>
          </w:p>
        </w:tc>
      </w:tr>
      <w:tr w:rsidR="002A51E0" w:rsidRPr="008C1CA8" w:rsidTr="0087424D">
        <w:trPr>
          <w:cantSplit/>
        </w:trPr>
        <w:tc>
          <w:tcPr>
            <w:tcW w:w="567" w:type="dxa"/>
            <w:vMerge w:val="restart"/>
          </w:tcPr>
          <w:p w:rsidR="00877A05" w:rsidRPr="008C1CA8" w:rsidRDefault="00877A05" w:rsidP="008A3B8E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147" w:type="dxa"/>
            <w:vMerge w:val="restart"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Области аттестации</w:t>
            </w:r>
          </w:p>
        </w:tc>
        <w:tc>
          <w:tcPr>
            <w:tcW w:w="141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А</w:t>
            </w:r>
          </w:p>
        </w:tc>
        <w:tc>
          <w:tcPr>
            <w:tcW w:w="1701" w:type="dxa"/>
          </w:tcPr>
          <w:p w:rsidR="00877A05" w:rsidRPr="008C1CA8" w:rsidRDefault="00877A05" w:rsidP="00461B72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 w:rsidRPr="008C1CA8">
              <w:rPr>
                <w:rFonts w:ascii="Times New Roman" w:hAnsi="Times New Roman"/>
                <w:szCs w:val="24"/>
              </w:rPr>
              <w:t>Б</w:t>
            </w:r>
          </w:p>
        </w:tc>
        <w:tc>
          <w:tcPr>
            <w:tcW w:w="1560" w:type="dxa"/>
          </w:tcPr>
          <w:p w:rsidR="00877A05" w:rsidRPr="008C1CA8" w:rsidRDefault="00877A05" w:rsidP="00461B72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</w:t>
            </w:r>
          </w:p>
        </w:tc>
        <w:tc>
          <w:tcPr>
            <w:tcW w:w="141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</w:t>
            </w:r>
          </w:p>
        </w:tc>
      </w:tr>
      <w:tr w:rsidR="002A51E0" w:rsidRPr="008C1CA8" w:rsidTr="0087424D">
        <w:trPr>
          <w:cantSplit/>
        </w:trPr>
        <w:tc>
          <w:tcPr>
            <w:tcW w:w="567" w:type="dxa"/>
            <w:vMerge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7" w:type="dxa"/>
            <w:vMerge/>
          </w:tcPr>
          <w:p w:rsidR="00877A05" w:rsidRPr="008C1CA8" w:rsidRDefault="00877A05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877A05" w:rsidRPr="008C1CA8" w:rsidRDefault="00877A05" w:rsidP="00461B72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877A05" w:rsidRPr="008C1CA8" w:rsidRDefault="00877A05" w:rsidP="00461B72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877A05" w:rsidRPr="008C1CA8" w:rsidRDefault="00877A05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E4129" w:rsidRPr="008C1CA8" w:rsidTr="0087424D">
        <w:trPr>
          <w:cantSplit/>
        </w:trPr>
        <w:tc>
          <w:tcPr>
            <w:tcW w:w="567" w:type="dxa"/>
            <w:vMerge/>
          </w:tcPr>
          <w:p w:rsidR="002A51E0" w:rsidRPr="008C1CA8" w:rsidRDefault="002A51E0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47" w:type="dxa"/>
            <w:vMerge/>
          </w:tcPr>
          <w:p w:rsidR="002A51E0" w:rsidRPr="008C1CA8" w:rsidRDefault="002A51E0" w:rsidP="00225570">
            <w:pPr>
              <w:autoSpaceDE w:val="0"/>
              <w:autoSpaceDN w:val="0"/>
              <w:ind w:left="57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2A51E0" w:rsidRPr="008C1CA8" w:rsidRDefault="002A51E0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</w:tcPr>
          <w:p w:rsidR="002A51E0" w:rsidRPr="008C1CA8" w:rsidRDefault="002A51E0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:rsidR="002A51E0" w:rsidRPr="008C1CA8" w:rsidRDefault="002A51E0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2A51E0" w:rsidRPr="008C1CA8" w:rsidRDefault="002A51E0" w:rsidP="00225570">
            <w:pPr>
              <w:autoSpaceDE w:val="0"/>
              <w:autoSpaceDN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484CAA" w:rsidRPr="00FE3461" w:rsidRDefault="00484CAA" w:rsidP="000160C8">
      <w:pPr>
        <w:rPr>
          <w:rFonts w:ascii="Times New Roman" w:hAnsi="Times New Roman"/>
          <w:sz w:val="20"/>
        </w:rPr>
      </w:pPr>
    </w:p>
    <w:p w:rsidR="00484CAA" w:rsidRPr="008C1CA8" w:rsidRDefault="00484CAA" w:rsidP="0087424D">
      <w:pPr>
        <w:spacing w:line="360" w:lineRule="auto"/>
        <w:rPr>
          <w:rFonts w:ascii="Times New Roman" w:hAnsi="Times New Roman"/>
          <w:sz w:val="28"/>
          <w:szCs w:val="28"/>
        </w:rPr>
      </w:pPr>
      <w:r w:rsidRPr="008C1CA8">
        <w:rPr>
          <w:rFonts w:ascii="Times New Roman" w:hAnsi="Times New Roman"/>
          <w:sz w:val="28"/>
          <w:szCs w:val="28"/>
        </w:rPr>
        <w:t>«_____» ______________20 __г.                             Подпись ___________________</w:t>
      </w:r>
    </w:p>
    <w:p w:rsidR="00484CAA" w:rsidRPr="00FE3461" w:rsidRDefault="00484CAA" w:rsidP="0087424D">
      <w:pPr>
        <w:spacing w:line="360" w:lineRule="auto"/>
        <w:rPr>
          <w:rFonts w:ascii="Times New Roman" w:hAnsi="Times New Roman"/>
          <w:sz w:val="20"/>
        </w:rPr>
      </w:pPr>
    </w:p>
    <w:p w:rsidR="00821BCD" w:rsidRPr="008C1CA8" w:rsidRDefault="00821BCD" w:rsidP="0087424D">
      <w:pPr>
        <w:spacing w:line="360" w:lineRule="auto"/>
        <w:rPr>
          <w:rFonts w:ascii="Times New Roman" w:hAnsi="Times New Roman"/>
          <w:sz w:val="28"/>
          <w:szCs w:val="28"/>
        </w:rPr>
      </w:pPr>
      <w:r w:rsidRPr="008C1CA8">
        <w:rPr>
          <w:rFonts w:ascii="Times New Roman" w:hAnsi="Times New Roman"/>
          <w:sz w:val="28"/>
          <w:szCs w:val="28"/>
        </w:rPr>
        <w:t>Соглас</w:t>
      </w:r>
      <w:r w:rsidR="00C16502" w:rsidRPr="008C1CA8">
        <w:rPr>
          <w:rFonts w:ascii="Times New Roman" w:hAnsi="Times New Roman"/>
          <w:sz w:val="28"/>
          <w:szCs w:val="28"/>
        </w:rPr>
        <w:t>ен</w:t>
      </w:r>
      <w:r w:rsidRPr="008C1CA8">
        <w:rPr>
          <w:rFonts w:ascii="Times New Roman" w:hAnsi="Times New Roman"/>
          <w:sz w:val="28"/>
          <w:szCs w:val="28"/>
        </w:rPr>
        <w:t xml:space="preserve"> на обработку персональных данных</w:t>
      </w:r>
    </w:p>
    <w:p w:rsidR="00484CAA" w:rsidRDefault="00766C4D" w:rsidP="0087424D">
      <w:pPr>
        <w:spacing w:line="360" w:lineRule="auto"/>
        <w:rPr>
          <w:rFonts w:ascii="Times New Roman" w:hAnsi="Times New Roman"/>
          <w:sz w:val="28"/>
          <w:szCs w:val="28"/>
        </w:rPr>
      </w:pPr>
      <w:r w:rsidRPr="008C1CA8">
        <w:rPr>
          <w:rFonts w:ascii="Times New Roman" w:hAnsi="Times New Roman"/>
          <w:sz w:val="28"/>
          <w:szCs w:val="28"/>
        </w:rPr>
        <w:t>«_____» ______________20 __г.                             Подпись ___________________</w:t>
      </w:r>
    </w:p>
    <w:p w:rsidR="002A51E0" w:rsidRDefault="002A51E0" w:rsidP="00766C4D">
      <w:pPr>
        <w:rPr>
          <w:rFonts w:ascii="Times New Roman" w:hAnsi="Times New Roman"/>
          <w:sz w:val="28"/>
          <w:szCs w:val="28"/>
        </w:rPr>
      </w:pPr>
    </w:p>
    <w:p w:rsidR="002A51E0" w:rsidRPr="0087424D" w:rsidRDefault="002A51E0" w:rsidP="00766C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e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34"/>
      </w:tblGrid>
      <w:tr w:rsidR="00C16502" w:rsidRPr="00C16502" w:rsidTr="00162170">
        <w:tc>
          <w:tcPr>
            <w:tcW w:w="4361" w:type="dxa"/>
          </w:tcPr>
          <w:p w:rsidR="00C16502" w:rsidRDefault="00C16502" w:rsidP="00C16502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2A51E0" w:rsidRDefault="002A51E0" w:rsidP="00C16502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484CAA" w:rsidRDefault="00484CAA" w:rsidP="00C16502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484CAA" w:rsidRPr="00C16502" w:rsidRDefault="00484CAA" w:rsidP="00C16502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5634" w:type="dxa"/>
          </w:tcPr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Приложение № 2</w:t>
            </w:r>
          </w:p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 xml:space="preserve">к </w:t>
            </w:r>
            <w:r w:rsidR="00756CFB" w:rsidRPr="008D7B96">
              <w:rPr>
                <w:rFonts w:ascii="Times New Roman" w:hAnsi="Times New Roman"/>
                <w:szCs w:val="28"/>
              </w:rPr>
              <w:t>Временному порядку</w:t>
            </w:r>
          </w:p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предоставления Федеральной службой</w:t>
            </w:r>
          </w:p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по экологическому, технологическому</w:t>
            </w:r>
          </w:p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 xml:space="preserve"> и атомному надзору государственной услуги по организации проведения аттестации в области промышленной безопасности, по вопросам безопасности гидротехнических сооружений, безопасности в сфере электроэнергетики, утвержденному приказом Федеральной</w:t>
            </w:r>
          </w:p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службы по экологическому,</w:t>
            </w:r>
          </w:p>
          <w:p w:rsidR="00C16502" w:rsidRPr="008D7B96" w:rsidRDefault="00C16502" w:rsidP="00C16502">
            <w:pPr>
              <w:rPr>
                <w:rFonts w:ascii="Times New Roman" w:hAnsi="Times New Roman"/>
                <w:szCs w:val="28"/>
              </w:rPr>
            </w:pPr>
            <w:r w:rsidRPr="008D7B96">
              <w:rPr>
                <w:rFonts w:ascii="Times New Roman" w:hAnsi="Times New Roman"/>
                <w:szCs w:val="28"/>
              </w:rPr>
              <w:t>технологическому и атомному надзору</w:t>
            </w:r>
            <w:r w:rsidR="00D83766" w:rsidRPr="008D7B96">
              <w:rPr>
                <w:rFonts w:ascii="Times New Roman" w:hAnsi="Times New Roman"/>
                <w:szCs w:val="28"/>
              </w:rPr>
              <w:t xml:space="preserve"> </w:t>
            </w:r>
            <w:r w:rsidR="00936293">
              <w:rPr>
                <w:rFonts w:ascii="Times New Roman" w:hAnsi="Times New Roman"/>
                <w:szCs w:val="28"/>
              </w:rPr>
              <w:br/>
            </w:r>
            <w:r w:rsidRPr="008D7B96">
              <w:rPr>
                <w:rFonts w:ascii="Times New Roman" w:hAnsi="Times New Roman"/>
                <w:szCs w:val="28"/>
              </w:rPr>
              <w:t xml:space="preserve">от </w:t>
            </w:r>
            <w:r w:rsidR="00936293" w:rsidRPr="00855826">
              <w:rPr>
                <w:rFonts w:ascii="Times New Roman" w:hAnsi="Times New Roman"/>
                <w:szCs w:val="28"/>
                <w:u w:val="single"/>
              </w:rPr>
              <w:t>6 ноября</w:t>
            </w:r>
            <w:r w:rsidR="00936293" w:rsidRPr="00855826">
              <w:rPr>
                <w:rFonts w:ascii="Times New Roman" w:hAnsi="Times New Roman"/>
                <w:szCs w:val="28"/>
              </w:rPr>
              <w:t xml:space="preserve">_ </w:t>
            </w:r>
            <w:r w:rsidR="00936293" w:rsidRPr="00855826">
              <w:rPr>
                <w:rFonts w:ascii="Times New Roman" w:hAnsi="Times New Roman"/>
                <w:szCs w:val="28"/>
              </w:rPr>
              <w:t>2019 г. №_</w:t>
            </w:r>
            <w:r w:rsidR="00936293" w:rsidRPr="00855826">
              <w:rPr>
                <w:rFonts w:ascii="Times New Roman" w:hAnsi="Times New Roman"/>
                <w:szCs w:val="28"/>
                <w:u w:val="single"/>
              </w:rPr>
              <w:t>424</w:t>
            </w:r>
            <w:r w:rsidR="00936293" w:rsidRPr="00855826">
              <w:rPr>
                <w:rFonts w:ascii="Times New Roman" w:hAnsi="Times New Roman"/>
                <w:szCs w:val="28"/>
              </w:rPr>
              <w:t>_</w:t>
            </w:r>
          </w:p>
          <w:p w:rsidR="00C16502" w:rsidRPr="00C16502" w:rsidRDefault="00C16502" w:rsidP="00C16502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0160C8" w:rsidRDefault="00C16502" w:rsidP="00C16502">
      <w:pPr>
        <w:jc w:val="right"/>
        <w:rPr>
          <w:rFonts w:ascii="Times New Roman" w:hAnsi="Times New Roman"/>
          <w:sz w:val="28"/>
          <w:szCs w:val="28"/>
          <w:highlight w:val="yellow"/>
        </w:rPr>
      </w:pPr>
      <w:r w:rsidRPr="0061531F"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="003C5CE8">
        <w:rPr>
          <w:rFonts w:ascii="Times New Roman" w:eastAsia="Calibri" w:hAnsi="Times New Roman"/>
          <w:sz w:val="28"/>
          <w:szCs w:val="28"/>
          <w:lang w:eastAsia="en-US"/>
        </w:rPr>
        <w:t>Р</w:t>
      </w:r>
      <w:r w:rsidRPr="0061531F">
        <w:rPr>
          <w:rFonts w:ascii="Times New Roman" w:eastAsia="Calibri" w:hAnsi="Times New Roman"/>
          <w:sz w:val="28"/>
          <w:szCs w:val="28"/>
          <w:lang w:eastAsia="en-US"/>
        </w:rPr>
        <w:t>екомендуем</w:t>
      </w:r>
      <w:r w:rsidR="00D503CA">
        <w:rPr>
          <w:rFonts w:ascii="Times New Roman" w:eastAsia="Calibri" w:hAnsi="Times New Roman"/>
          <w:sz w:val="28"/>
          <w:szCs w:val="28"/>
          <w:lang w:eastAsia="en-US"/>
        </w:rPr>
        <w:t>ый образец</w:t>
      </w:r>
      <w:r w:rsidRPr="0061531F">
        <w:rPr>
          <w:rFonts w:ascii="Times New Roman" w:eastAsia="Calibri" w:hAnsi="Times New Roman"/>
          <w:sz w:val="28"/>
          <w:szCs w:val="28"/>
          <w:lang w:eastAsia="en-US"/>
        </w:rPr>
        <w:t>)</w:t>
      </w:r>
    </w:p>
    <w:p w:rsidR="00C16502" w:rsidRPr="008C1CA8" w:rsidRDefault="00C16502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8C1CA8">
        <w:rPr>
          <w:rFonts w:ascii="Times New Roman" w:eastAsia="Calibri" w:hAnsi="Times New Roman"/>
          <w:b/>
          <w:sz w:val="28"/>
          <w:szCs w:val="28"/>
          <w:lang w:eastAsia="en-US"/>
        </w:rPr>
        <w:t>ЗАЯВЛЕНИЕ</w:t>
      </w:r>
    </w:p>
    <w:p w:rsidR="00C16502" w:rsidRDefault="00C16502">
      <w:pPr>
        <w:jc w:val="center"/>
        <w:rPr>
          <w:rFonts w:ascii="Times New Roman" w:hAnsi="Times New Roman"/>
          <w:b/>
          <w:sz w:val="28"/>
          <w:szCs w:val="28"/>
        </w:rPr>
      </w:pPr>
      <w:r w:rsidRPr="00C16502">
        <w:rPr>
          <w:rFonts w:ascii="Times New Roman" w:hAnsi="Times New Roman"/>
          <w:b/>
          <w:sz w:val="28"/>
          <w:szCs w:val="28"/>
        </w:rPr>
        <w:t>о внесении изменений в сведения, содержащиеся в реестре аттестованных лиц</w:t>
      </w:r>
    </w:p>
    <w:p w:rsidR="00C16502" w:rsidRPr="00C16502" w:rsidRDefault="00EF684A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16502" w:rsidRPr="00C16502">
        <w:rPr>
          <w:rFonts w:ascii="Times New Roman" w:hAnsi="Times New Roman"/>
          <w:sz w:val="28"/>
          <w:szCs w:val="28"/>
        </w:rPr>
        <w:t xml:space="preserve">   Фамилия _______________________________</w:t>
      </w: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 xml:space="preserve">  </w:t>
      </w:r>
      <w:r w:rsidR="00EF684A">
        <w:rPr>
          <w:rFonts w:ascii="Times New Roman" w:hAnsi="Times New Roman"/>
          <w:sz w:val="28"/>
          <w:szCs w:val="28"/>
        </w:rPr>
        <w:t xml:space="preserve">    </w:t>
      </w:r>
      <w:r w:rsidRPr="00C16502">
        <w:rPr>
          <w:rFonts w:ascii="Times New Roman" w:hAnsi="Times New Roman"/>
          <w:sz w:val="28"/>
          <w:szCs w:val="28"/>
        </w:rPr>
        <w:t xml:space="preserve"> Имя ___________________________________</w:t>
      </w: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 xml:space="preserve">  </w:t>
      </w:r>
      <w:r w:rsidR="00EF684A">
        <w:rPr>
          <w:rFonts w:ascii="Times New Roman" w:hAnsi="Times New Roman"/>
          <w:sz w:val="28"/>
          <w:szCs w:val="28"/>
        </w:rPr>
        <w:t xml:space="preserve">    </w:t>
      </w:r>
      <w:r w:rsidRPr="00C16502">
        <w:rPr>
          <w:rFonts w:ascii="Times New Roman" w:hAnsi="Times New Roman"/>
          <w:sz w:val="28"/>
          <w:szCs w:val="28"/>
        </w:rPr>
        <w:t xml:space="preserve"> Отчество _______________________________</w:t>
      </w:r>
    </w:p>
    <w:p w:rsidR="00C16502" w:rsidRPr="00FE3461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</w:rPr>
      </w:pPr>
    </w:p>
    <w:p w:rsidR="00C16502" w:rsidRPr="00C16502" w:rsidRDefault="00C16502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2.  Число,  месяц,  год  и  место  рождения  (село,  деревня, город, район,</w:t>
      </w:r>
    </w:p>
    <w:p w:rsidR="00C16502" w:rsidRPr="00D64D09" w:rsidRDefault="00C16502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область, край, республика, государство) ___________________________________</w:t>
      </w:r>
      <w:r w:rsidR="00101C6D" w:rsidRPr="00FE3461">
        <w:rPr>
          <w:rFonts w:ascii="Times New Roman" w:hAnsi="Times New Roman"/>
          <w:sz w:val="28"/>
          <w:szCs w:val="28"/>
        </w:rPr>
        <w:t>_________________________________</w:t>
      </w:r>
    </w:p>
    <w:p w:rsidR="00C16502" w:rsidRPr="00FE3461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  <w:szCs w:val="18"/>
        </w:rPr>
      </w:pP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3. Серия и номер паспорта или иного документа, удостоверяющего личность</w:t>
      </w: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C16502" w:rsidRPr="00FE3461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  <w:szCs w:val="18"/>
        </w:rPr>
      </w:pPr>
    </w:p>
    <w:p w:rsidR="00C16502" w:rsidRPr="00101C6D" w:rsidRDefault="00C16502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4. Адрес места жительства, номер телефона _________________________________</w:t>
      </w:r>
      <w:r w:rsidR="00101C6D" w:rsidRPr="00FE3461">
        <w:rPr>
          <w:rFonts w:ascii="Times New Roman" w:hAnsi="Times New Roman"/>
          <w:sz w:val="28"/>
          <w:szCs w:val="28"/>
        </w:rPr>
        <w:t>___________________________________</w:t>
      </w:r>
    </w:p>
    <w:p w:rsidR="00C16502" w:rsidRPr="00FE3461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  <w:szCs w:val="18"/>
        </w:rPr>
      </w:pPr>
    </w:p>
    <w:p w:rsidR="00C16502" w:rsidRPr="00101C6D" w:rsidRDefault="00C16502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5. Адрес электронной почты (при наличии) __________________________________</w:t>
      </w:r>
      <w:r w:rsidR="00101C6D" w:rsidRPr="00FE3461">
        <w:rPr>
          <w:rFonts w:ascii="Times New Roman" w:hAnsi="Times New Roman"/>
          <w:sz w:val="28"/>
          <w:szCs w:val="28"/>
        </w:rPr>
        <w:t>__________________________________</w:t>
      </w:r>
    </w:p>
    <w:p w:rsidR="00C16502" w:rsidRPr="00FE3461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0"/>
        </w:rPr>
      </w:pP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 xml:space="preserve">6. В соответствии с </w:t>
      </w:r>
      <w:hyperlink r:id="rId8" w:history="1">
        <w:r w:rsidR="00EF684A">
          <w:rPr>
            <w:rFonts w:ascii="Times New Roman" w:hAnsi="Times New Roman"/>
            <w:sz w:val="28"/>
            <w:szCs w:val="28"/>
          </w:rPr>
          <w:t xml:space="preserve">пунктом </w:t>
        </w:r>
        <w:r w:rsidR="006C5F36" w:rsidRPr="008C1CA8">
          <w:rPr>
            <w:rFonts w:ascii="Times New Roman" w:hAnsi="Times New Roman"/>
            <w:sz w:val="28"/>
            <w:szCs w:val="28"/>
          </w:rPr>
          <w:t>2</w:t>
        </w:r>
        <w:r w:rsidR="006C5F36">
          <w:rPr>
            <w:rFonts w:ascii="Times New Roman" w:hAnsi="Times New Roman"/>
            <w:sz w:val="28"/>
            <w:szCs w:val="28"/>
          </w:rPr>
          <w:t>5</w:t>
        </w:r>
      </w:hyperlink>
      <w:r w:rsidR="006C5F36" w:rsidRPr="00C16502">
        <w:rPr>
          <w:rFonts w:ascii="Times New Roman" w:hAnsi="Times New Roman"/>
          <w:sz w:val="28"/>
          <w:szCs w:val="28"/>
        </w:rPr>
        <w:t xml:space="preserve"> </w:t>
      </w:r>
      <w:r w:rsidR="00751A0F">
        <w:rPr>
          <w:rFonts w:ascii="Times New Roman" w:hAnsi="Times New Roman"/>
          <w:sz w:val="28"/>
          <w:szCs w:val="28"/>
        </w:rPr>
        <w:t>Положения об аттестаци</w:t>
      </w:r>
      <w:r w:rsidR="00D83766">
        <w:rPr>
          <w:rFonts w:ascii="Times New Roman" w:hAnsi="Times New Roman"/>
          <w:sz w:val="28"/>
          <w:szCs w:val="28"/>
        </w:rPr>
        <w:t>и</w:t>
      </w:r>
      <w:r w:rsidR="00751A0F">
        <w:rPr>
          <w:rFonts w:ascii="Times New Roman" w:hAnsi="Times New Roman"/>
          <w:sz w:val="28"/>
          <w:szCs w:val="28"/>
        </w:rPr>
        <w:t xml:space="preserve"> в области промышленной безопасности, </w:t>
      </w:r>
      <w:r w:rsidR="006C5F36">
        <w:rPr>
          <w:rFonts w:ascii="Times New Roman" w:hAnsi="Times New Roman"/>
          <w:sz w:val="28"/>
          <w:szCs w:val="28"/>
        </w:rPr>
        <w:t xml:space="preserve">утвержденного </w:t>
      </w:r>
      <w:r w:rsidR="006C5F36" w:rsidRPr="00C16502">
        <w:rPr>
          <w:rFonts w:ascii="Times New Roman" w:hAnsi="Times New Roman"/>
          <w:sz w:val="28"/>
          <w:szCs w:val="28"/>
        </w:rPr>
        <w:t>постановлени</w:t>
      </w:r>
      <w:r w:rsidR="006C5F36">
        <w:rPr>
          <w:rFonts w:ascii="Times New Roman" w:hAnsi="Times New Roman"/>
          <w:sz w:val="28"/>
          <w:szCs w:val="28"/>
        </w:rPr>
        <w:t>ем</w:t>
      </w:r>
      <w:r w:rsidR="006C5F36" w:rsidRPr="00C16502">
        <w:rPr>
          <w:rFonts w:ascii="Times New Roman" w:hAnsi="Times New Roman"/>
          <w:sz w:val="28"/>
          <w:szCs w:val="28"/>
        </w:rPr>
        <w:t xml:space="preserve"> </w:t>
      </w:r>
      <w:r w:rsidRPr="00C16502">
        <w:rPr>
          <w:rFonts w:ascii="Times New Roman" w:hAnsi="Times New Roman"/>
          <w:sz w:val="28"/>
          <w:szCs w:val="28"/>
        </w:rPr>
        <w:t xml:space="preserve">Правительства </w:t>
      </w:r>
      <w:r w:rsidRPr="006C5F36">
        <w:rPr>
          <w:rFonts w:ascii="Times New Roman" w:hAnsi="Times New Roman"/>
          <w:sz w:val="28"/>
          <w:szCs w:val="28"/>
        </w:rPr>
        <w:t>Российской</w:t>
      </w:r>
      <w:r w:rsidR="00D83766">
        <w:rPr>
          <w:rFonts w:ascii="Times New Roman" w:hAnsi="Times New Roman"/>
          <w:sz w:val="28"/>
          <w:szCs w:val="28"/>
        </w:rPr>
        <w:t xml:space="preserve"> </w:t>
      </w:r>
      <w:r w:rsidR="00751A0F" w:rsidRPr="006C5F36">
        <w:rPr>
          <w:rFonts w:ascii="Times New Roman" w:hAnsi="Times New Roman"/>
          <w:sz w:val="28"/>
          <w:szCs w:val="28"/>
        </w:rPr>
        <w:t>Федерации</w:t>
      </w:r>
      <w:r w:rsidRPr="006C5F36">
        <w:rPr>
          <w:rFonts w:ascii="Times New Roman" w:hAnsi="Times New Roman"/>
          <w:sz w:val="28"/>
          <w:szCs w:val="28"/>
        </w:rPr>
        <w:t xml:space="preserve"> от </w:t>
      </w:r>
      <w:r w:rsidR="006C5F36" w:rsidRPr="00FE3461">
        <w:rPr>
          <w:rFonts w:ascii="Times New Roman" w:hAnsi="Times New Roman"/>
          <w:sz w:val="28"/>
          <w:szCs w:val="28"/>
        </w:rPr>
        <w:t>25</w:t>
      </w:r>
      <w:r w:rsidR="006C5F36">
        <w:rPr>
          <w:rFonts w:ascii="Times New Roman" w:hAnsi="Times New Roman"/>
          <w:sz w:val="28"/>
          <w:szCs w:val="28"/>
        </w:rPr>
        <w:t xml:space="preserve"> </w:t>
      </w:r>
      <w:r w:rsidR="006C5F36" w:rsidRPr="00FE3461">
        <w:rPr>
          <w:rFonts w:ascii="Times New Roman" w:hAnsi="Times New Roman"/>
          <w:sz w:val="28"/>
          <w:szCs w:val="28"/>
        </w:rPr>
        <w:t xml:space="preserve">октября </w:t>
      </w:r>
      <w:r w:rsidRPr="00FE3461">
        <w:rPr>
          <w:rFonts w:ascii="Times New Roman" w:hAnsi="Times New Roman"/>
          <w:sz w:val="28"/>
          <w:szCs w:val="28"/>
        </w:rPr>
        <w:t>201</w:t>
      </w:r>
      <w:r w:rsidR="00EF684A">
        <w:rPr>
          <w:rFonts w:ascii="Times New Roman" w:hAnsi="Times New Roman"/>
          <w:sz w:val="28"/>
          <w:szCs w:val="28"/>
        </w:rPr>
        <w:t>9</w:t>
      </w:r>
      <w:r w:rsidRPr="00FE3461">
        <w:rPr>
          <w:rFonts w:ascii="Times New Roman" w:hAnsi="Times New Roman"/>
          <w:sz w:val="28"/>
          <w:szCs w:val="28"/>
        </w:rPr>
        <w:t xml:space="preserve"> г. </w:t>
      </w:r>
      <w:r w:rsidR="006C5F36" w:rsidRPr="00FE3461">
        <w:rPr>
          <w:rFonts w:ascii="Times New Roman" w:hAnsi="Times New Roman"/>
          <w:sz w:val="28"/>
          <w:szCs w:val="28"/>
        </w:rPr>
        <w:t xml:space="preserve">№ </w:t>
      </w:r>
      <w:r w:rsidR="006C5F36" w:rsidRPr="006C5F36">
        <w:rPr>
          <w:rFonts w:ascii="Times New Roman" w:hAnsi="Times New Roman"/>
          <w:sz w:val="28"/>
          <w:szCs w:val="28"/>
        </w:rPr>
        <w:t>1365</w:t>
      </w:r>
      <w:r w:rsidR="00D83766">
        <w:rPr>
          <w:rFonts w:ascii="Times New Roman" w:hAnsi="Times New Roman"/>
          <w:sz w:val="28"/>
          <w:szCs w:val="28"/>
        </w:rPr>
        <w:t>,</w:t>
      </w:r>
      <w:r w:rsidR="006C5F36" w:rsidRPr="00C16502">
        <w:rPr>
          <w:rFonts w:ascii="Times New Roman" w:hAnsi="Times New Roman"/>
          <w:sz w:val="28"/>
          <w:szCs w:val="28"/>
        </w:rPr>
        <w:t xml:space="preserve"> </w:t>
      </w:r>
      <w:r w:rsidRPr="00C16502">
        <w:rPr>
          <w:rFonts w:ascii="Times New Roman" w:hAnsi="Times New Roman"/>
          <w:sz w:val="28"/>
          <w:szCs w:val="28"/>
        </w:rPr>
        <w:t xml:space="preserve">прошу </w:t>
      </w:r>
      <w:r>
        <w:rPr>
          <w:rFonts w:ascii="Times New Roman" w:hAnsi="Times New Roman"/>
          <w:sz w:val="28"/>
          <w:szCs w:val="28"/>
        </w:rPr>
        <w:t>в</w:t>
      </w:r>
      <w:r w:rsidRPr="00C16502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C16502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C16502">
        <w:rPr>
          <w:rFonts w:ascii="Times New Roman" w:hAnsi="Times New Roman"/>
          <w:sz w:val="28"/>
          <w:szCs w:val="28"/>
        </w:rPr>
        <w:t xml:space="preserve"> в сведения, содержащиеся в реестре аттестованных лиц</w:t>
      </w:r>
      <w:r>
        <w:rPr>
          <w:rFonts w:ascii="Times New Roman" w:hAnsi="Times New Roman"/>
          <w:sz w:val="28"/>
          <w:szCs w:val="28"/>
        </w:rPr>
        <w:t xml:space="preserve"> в связи </w:t>
      </w:r>
      <w:r w:rsidRPr="00C16502">
        <w:rPr>
          <w:rFonts w:ascii="Times New Roman" w:hAnsi="Times New Roman"/>
          <w:sz w:val="28"/>
          <w:szCs w:val="28"/>
        </w:rPr>
        <w:t>с:</w:t>
      </w: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 xml:space="preserve">      (указать причину переоформления квалификационного удостоверения)</w:t>
      </w:r>
    </w:p>
    <w:p w:rsidR="00C16502" w:rsidRPr="00FE3461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8"/>
          <w:szCs w:val="18"/>
        </w:rPr>
      </w:pPr>
    </w:p>
    <w:p w:rsid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 xml:space="preserve">Приложение: </w:t>
      </w:r>
    </w:p>
    <w:p w:rsidR="00C16502" w:rsidRPr="00C16502" w:rsidRDefault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1. ____________________________________________________________</w:t>
      </w:r>
    </w:p>
    <w:p w:rsidR="00C16502" w:rsidRPr="00C16502" w:rsidRDefault="00C16502" w:rsidP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C16502">
        <w:rPr>
          <w:rFonts w:ascii="Times New Roman" w:hAnsi="Times New Roman"/>
          <w:sz w:val="28"/>
          <w:szCs w:val="28"/>
        </w:rPr>
        <w:t>2. ____________________________________________________________</w:t>
      </w:r>
    </w:p>
    <w:p w:rsidR="00C16502" w:rsidRPr="00FE3461" w:rsidRDefault="00C16502" w:rsidP="00C1650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AF2258" w:rsidRPr="00FE3461" w:rsidRDefault="00C16502" w:rsidP="00FE3461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8"/>
          <w:szCs w:val="28"/>
          <w:highlight w:val="yellow"/>
          <w:lang w:val="en-US"/>
        </w:rPr>
      </w:pPr>
      <w:r w:rsidRPr="00C16502">
        <w:rPr>
          <w:rFonts w:ascii="Times New Roman" w:hAnsi="Times New Roman"/>
          <w:sz w:val="28"/>
          <w:szCs w:val="28"/>
        </w:rPr>
        <w:t xml:space="preserve">    </w:t>
      </w:r>
      <w:r w:rsidR="00751A0F">
        <w:rPr>
          <w:rFonts w:ascii="Times New Roman" w:hAnsi="Times New Roman"/>
          <w:sz w:val="28"/>
          <w:szCs w:val="28"/>
        </w:rPr>
        <w:t>«</w:t>
      </w:r>
      <w:r w:rsidRPr="00C16502">
        <w:rPr>
          <w:rFonts w:ascii="Times New Roman" w:hAnsi="Times New Roman"/>
          <w:sz w:val="28"/>
          <w:szCs w:val="28"/>
        </w:rPr>
        <w:t>__</w:t>
      </w:r>
      <w:r w:rsidR="00751A0F">
        <w:rPr>
          <w:rFonts w:ascii="Times New Roman" w:hAnsi="Times New Roman"/>
          <w:sz w:val="28"/>
          <w:szCs w:val="28"/>
        </w:rPr>
        <w:t>»</w:t>
      </w:r>
      <w:r w:rsidRPr="00C16502">
        <w:rPr>
          <w:rFonts w:ascii="Times New Roman" w:hAnsi="Times New Roman"/>
          <w:sz w:val="28"/>
          <w:szCs w:val="28"/>
        </w:rPr>
        <w:t xml:space="preserve"> _____________ 20__ г.              </w:t>
      </w:r>
      <w:r w:rsidR="00751A0F">
        <w:rPr>
          <w:rFonts w:ascii="Times New Roman" w:hAnsi="Times New Roman"/>
          <w:sz w:val="28"/>
          <w:szCs w:val="28"/>
        </w:rPr>
        <w:t xml:space="preserve">     </w:t>
      </w:r>
      <w:r w:rsidRPr="00C16502">
        <w:rPr>
          <w:rFonts w:ascii="Times New Roman" w:hAnsi="Times New Roman"/>
          <w:sz w:val="28"/>
          <w:szCs w:val="28"/>
        </w:rPr>
        <w:t xml:space="preserve">     Подпись __________________</w:t>
      </w:r>
    </w:p>
    <w:p w:rsidR="00B915AB" w:rsidRPr="00FE3461" w:rsidRDefault="00B915AB" w:rsidP="008D7B96">
      <w:pPr>
        <w:rPr>
          <w:rFonts w:ascii="Times New Roman" w:hAnsi="Times New Roman"/>
          <w:b/>
          <w:sz w:val="28"/>
          <w:szCs w:val="28"/>
        </w:rPr>
      </w:pPr>
    </w:p>
    <w:sectPr w:rsidR="00B915AB" w:rsidRPr="00FE3461" w:rsidSect="008D7B96">
      <w:headerReference w:type="even" r:id="rId9"/>
      <w:headerReference w:type="default" r:id="rId10"/>
      <w:pgSz w:w="11906" w:h="16838" w:code="9"/>
      <w:pgMar w:top="992" w:right="1418" w:bottom="1134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244" w:rsidRDefault="00BF0244">
      <w:r>
        <w:separator/>
      </w:r>
    </w:p>
  </w:endnote>
  <w:endnote w:type="continuationSeparator" w:id="0">
    <w:p w:rsidR="00BF0244" w:rsidRDefault="00BF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244" w:rsidRDefault="00BF0244">
      <w:r>
        <w:separator/>
      </w:r>
    </w:p>
  </w:footnote>
  <w:footnote w:type="continuationSeparator" w:id="0">
    <w:p w:rsidR="00BF0244" w:rsidRDefault="00BF0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129" w:rsidRDefault="001E412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1E4129" w:rsidRDefault="001E412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129" w:rsidRDefault="001E4129">
    <w:pPr>
      <w:pStyle w:val="a5"/>
      <w:framePr w:wrap="around" w:vAnchor="text" w:hAnchor="margin" w:xAlign="center" w:y="1"/>
      <w:rPr>
        <w:rStyle w:val="a9"/>
        <w:rFonts w:ascii="Times New Roman" w:hAnsi="Times New Roman"/>
        <w:sz w:val="28"/>
      </w:rPr>
    </w:pPr>
    <w:r>
      <w:rPr>
        <w:rStyle w:val="a9"/>
        <w:rFonts w:ascii="Times New Roman" w:hAnsi="Times New Roman"/>
        <w:sz w:val="28"/>
      </w:rPr>
      <w:fldChar w:fldCharType="begin"/>
    </w:r>
    <w:r>
      <w:rPr>
        <w:rStyle w:val="a9"/>
        <w:rFonts w:ascii="Times New Roman" w:hAnsi="Times New Roman"/>
        <w:sz w:val="28"/>
      </w:rPr>
      <w:instrText xml:space="preserve">PAGE  </w:instrText>
    </w:r>
    <w:r>
      <w:rPr>
        <w:rStyle w:val="a9"/>
        <w:rFonts w:ascii="Times New Roman" w:hAnsi="Times New Roman"/>
        <w:sz w:val="28"/>
      </w:rPr>
      <w:fldChar w:fldCharType="separate"/>
    </w:r>
    <w:r w:rsidR="005F46F5">
      <w:rPr>
        <w:rStyle w:val="a9"/>
        <w:rFonts w:ascii="Times New Roman" w:hAnsi="Times New Roman"/>
        <w:noProof/>
        <w:sz w:val="28"/>
      </w:rPr>
      <w:t>3</w:t>
    </w:r>
    <w:r>
      <w:rPr>
        <w:rStyle w:val="a9"/>
        <w:rFonts w:ascii="Times New Roman" w:hAnsi="Times New Roman"/>
        <w:sz w:val="28"/>
      </w:rPr>
      <w:fldChar w:fldCharType="end"/>
    </w:r>
  </w:p>
  <w:p w:rsidR="001E4129" w:rsidRDefault="001E41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B5420"/>
    <w:multiLevelType w:val="hybridMultilevel"/>
    <w:tmpl w:val="A288C3F0"/>
    <w:lvl w:ilvl="0" w:tplc="FAC05C2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4F4405C"/>
    <w:multiLevelType w:val="hybridMultilevel"/>
    <w:tmpl w:val="063EBB5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04A68"/>
    <w:multiLevelType w:val="hybridMultilevel"/>
    <w:tmpl w:val="D2D4C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C3772"/>
    <w:multiLevelType w:val="hybridMultilevel"/>
    <w:tmpl w:val="242E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2EF0"/>
    <w:multiLevelType w:val="hybridMultilevel"/>
    <w:tmpl w:val="82B28DD8"/>
    <w:lvl w:ilvl="0" w:tplc="B0900CDA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FD48C6"/>
    <w:multiLevelType w:val="hybridMultilevel"/>
    <w:tmpl w:val="1650549C"/>
    <w:lvl w:ilvl="0" w:tplc="6EF65A84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5F5244"/>
    <w:multiLevelType w:val="hybridMultilevel"/>
    <w:tmpl w:val="D2D4C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F052F"/>
    <w:multiLevelType w:val="hybridMultilevel"/>
    <w:tmpl w:val="CF98A012"/>
    <w:lvl w:ilvl="0" w:tplc="1D4A09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6577B9"/>
    <w:multiLevelType w:val="hybridMultilevel"/>
    <w:tmpl w:val="B8B4639E"/>
    <w:lvl w:ilvl="0" w:tplc="C282A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9E7B3B"/>
    <w:multiLevelType w:val="hybridMultilevel"/>
    <w:tmpl w:val="330CC64E"/>
    <w:lvl w:ilvl="0" w:tplc="AFB66CE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847741D"/>
    <w:multiLevelType w:val="hybridMultilevel"/>
    <w:tmpl w:val="A288C3F0"/>
    <w:lvl w:ilvl="0" w:tplc="FAC05C2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58AE4245"/>
    <w:multiLevelType w:val="hybridMultilevel"/>
    <w:tmpl w:val="12048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B767A0"/>
    <w:multiLevelType w:val="hybridMultilevel"/>
    <w:tmpl w:val="1F6E26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A6F56"/>
    <w:multiLevelType w:val="hybridMultilevel"/>
    <w:tmpl w:val="A288C3F0"/>
    <w:lvl w:ilvl="0" w:tplc="FAC05C2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0"/>
  </w:num>
  <w:num w:numId="12">
    <w:abstractNumId w:val="1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0A"/>
    <w:rsid w:val="00000803"/>
    <w:rsid w:val="00003DB8"/>
    <w:rsid w:val="00005648"/>
    <w:rsid w:val="00006E4A"/>
    <w:rsid w:val="000121DA"/>
    <w:rsid w:val="000160C8"/>
    <w:rsid w:val="00023CB9"/>
    <w:rsid w:val="00027A7D"/>
    <w:rsid w:val="000400C7"/>
    <w:rsid w:val="00043FB3"/>
    <w:rsid w:val="00044EA8"/>
    <w:rsid w:val="00050648"/>
    <w:rsid w:val="0005067C"/>
    <w:rsid w:val="000512CF"/>
    <w:rsid w:val="0005187B"/>
    <w:rsid w:val="000518CC"/>
    <w:rsid w:val="00061DAF"/>
    <w:rsid w:val="0006330E"/>
    <w:rsid w:val="0006432B"/>
    <w:rsid w:val="0006460D"/>
    <w:rsid w:val="0006463B"/>
    <w:rsid w:val="00071FC8"/>
    <w:rsid w:val="00073234"/>
    <w:rsid w:val="00082992"/>
    <w:rsid w:val="00090071"/>
    <w:rsid w:val="0009260B"/>
    <w:rsid w:val="00096573"/>
    <w:rsid w:val="00096C07"/>
    <w:rsid w:val="00097101"/>
    <w:rsid w:val="000A4ADB"/>
    <w:rsid w:val="000A7169"/>
    <w:rsid w:val="000B2136"/>
    <w:rsid w:val="000B2653"/>
    <w:rsid w:val="000B4B4F"/>
    <w:rsid w:val="000C0C23"/>
    <w:rsid w:val="000C1906"/>
    <w:rsid w:val="000C2456"/>
    <w:rsid w:val="000D410A"/>
    <w:rsid w:val="000E1B65"/>
    <w:rsid w:val="000E5478"/>
    <w:rsid w:val="000E6AE6"/>
    <w:rsid w:val="000F320B"/>
    <w:rsid w:val="000F3AC8"/>
    <w:rsid w:val="000F5239"/>
    <w:rsid w:val="000F584A"/>
    <w:rsid w:val="000F6C74"/>
    <w:rsid w:val="000F7A1F"/>
    <w:rsid w:val="00101C6D"/>
    <w:rsid w:val="001129F4"/>
    <w:rsid w:val="00126336"/>
    <w:rsid w:val="00130540"/>
    <w:rsid w:val="00130E43"/>
    <w:rsid w:val="001317B6"/>
    <w:rsid w:val="00137E6B"/>
    <w:rsid w:val="00141702"/>
    <w:rsid w:val="00142614"/>
    <w:rsid w:val="0014348B"/>
    <w:rsid w:val="0014381D"/>
    <w:rsid w:val="00144FC8"/>
    <w:rsid w:val="00155C71"/>
    <w:rsid w:val="00157BBB"/>
    <w:rsid w:val="00160022"/>
    <w:rsid w:val="0016080D"/>
    <w:rsid w:val="00162170"/>
    <w:rsid w:val="00163B4A"/>
    <w:rsid w:val="00166ACE"/>
    <w:rsid w:val="001673BF"/>
    <w:rsid w:val="00172945"/>
    <w:rsid w:val="0017600E"/>
    <w:rsid w:val="00180C5C"/>
    <w:rsid w:val="001903EB"/>
    <w:rsid w:val="00191743"/>
    <w:rsid w:val="00194CC6"/>
    <w:rsid w:val="001952A7"/>
    <w:rsid w:val="001A38FA"/>
    <w:rsid w:val="001A4BEA"/>
    <w:rsid w:val="001A54FF"/>
    <w:rsid w:val="001A58F7"/>
    <w:rsid w:val="001B18F2"/>
    <w:rsid w:val="001B482F"/>
    <w:rsid w:val="001C0BAF"/>
    <w:rsid w:val="001C0EEB"/>
    <w:rsid w:val="001C1565"/>
    <w:rsid w:val="001C7B48"/>
    <w:rsid w:val="001D0BCD"/>
    <w:rsid w:val="001D106F"/>
    <w:rsid w:val="001D1F0F"/>
    <w:rsid w:val="001E041B"/>
    <w:rsid w:val="001E0938"/>
    <w:rsid w:val="001E0A94"/>
    <w:rsid w:val="001E203A"/>
    <w:rsid w:val="001E354D"/>
    <w:rsid w:val="001E4129"/>
    <w:rsid w:val="001E49B5"/>
    <w:rsid w:val="001E4D7D"/>
    <w:rsid w:val="001E6CF2"/>
    <w:rsid w:val="001E7C3E"/>
    <w:rsid w:val="001F016D"/>
    <w:rsid w:val="001F4B73"/>
    <w:rsid w:val="00206B00"/>
    <w:rsid w:val="002108A6"/>
    <w:rsid w:val="0021208E"/>
    <w:rsid w:val="0021311A"/>
    <w:rsid w:val="00217574"/>
    <w:rsid w:val="002201CB"/>
    <w:rsid w:val="00225570"/>
    <w:rsid w:val="00233CBA"/>
    <w:rsid w:val="00236ED6"/>
    <w:rsid w:val="0023756E"/>
    <w:rsid w:val="002400E3"/>
    <w:rsid w:val="002410F8"/>
    <w:rsid w:val="0024270B"/>
    <w:rsid w:val="00245BEA"/>
    <w:rsid w:val="00246F09"/>
    <w:rsid w:val="0025031A"/>
    <w:rsid w:val="00253C3C"/>
    <w:rsid w:val="002566DC"/>
    <w:rsid w:val="00256D90"/>
    <w:rsid w:val="00264AB9"/>
    <w:rsid w:val="00265EA5"/>
    <w:rsid w:val="00271F42"/>
    <w:rsid w:val="00273A67"/>
    <w:rsid w:val="00273E08"/>
    <w:rsid w:val="00286D5E"/>
    <w:rsid w:val="002936C6"/>
    <w:rsid w:val="00295D9B"/>
    <w:rsid w:val="0029731D"/>
    <w:rsid w:val="00297DCD"/>
    <w:rsid w:val="002A27BC"/>
    <w:rsid w:val="002A2C87"/>
    <w:rsid w:val="002A2D6D"/>
    <w:rsid w:val="002A3797"/>
    <w:rsid w:val="002A51E0"/>
    <w:rsid w:val="002B07FC"/>
    <w:rsid w:val="002D18EB"/>
    <w:rsid w:val="002D6641"/>
    <w:rsid w:val="002D792F"/>
    <w:rsid w:val="002E4CD8"/>
    <w:rsid w:val="002F6454"/>
    <w:rsid w:val="002F64B0"/>
    <w:rsid w:val="00301FCD"/>
    <w:rsid w:val="00305ED1"/>
    <w:rsid w:val="003063B0"/>
    <w:rsid w:val="003107BA"/>
    <w:rsid w:val="00310BA6"/>
    <w:rsid w:val="00323310"/>
    <w:rsid w:val="00325C45"/>
    <w:rsid w:val="00325D28"/>
    <w:rsid w:val="003329F6"/>
    <w:rsid w:val="00335DD2"/>
    <w:rsid w:val="00337C2E"/>
    <w:rsid w:val="00347338"/>
    <w:rsid w:val="0034778A"/>
    <w:rsid w:val="00350303"/>
    <w:rsid w:val="003558EE"/>
    <w:rsid w:val="00362196"/>
    <w:rsid w:val="00370909"/>
    <w:rsid w:val="0037123E"/>
    <w:rsid w:val="003732C2"/>
    <w:rsid w:val="0037492B"/>
    <w:rsid w:val="00374BB6"/>
    <w:rsid w:val="00375B23"/>
    <w:rsid w:val="00376F9B"/>
    <w:rsid w:val="003810FD"/>
    <w:rsid w:val="0038157B"/>
    <w:rsid w:val="00384631"/>
    <w:rsid w:val="0038644A"/>
    <w:rsid w:val="0038687A"/>
    <w:rsid w:val="003870DB"/>
    <w:rsid w:val="00387CEB"/>
    <w:rsid w:val="0039061A"/>
    <w:rsid w:val="00394CDA"/>
    <w:rsid w:val="00396657"/>
    <w:rsid w:val="00396785"/>
    <w:rsid w:val="00397642"/>
    <w:rsid w:val="003A0877"/>
    <w:rsid w:val="003B1429"/>
    <w:rsid w:val="003B55D0"/>
    <w:rsid w:val="003B7BA2"/>
    <w:rsid w:val="003C0292"/>
    <w:rsid w:val="003C5CE8"/>
    <w:rsid w:val="003D2315"/>
    <w:rsid w:val="003D5409"/>
    <w:rsid w:val="003E3D45"/>
    <w:rsid w:val="003F0051"/>
    <w:rsid w:val="003F2BFD"/>
    <w:rsid w:val="003F67AD"/>
    <w:rsid w:val="004036AC"/>
    <w:rsid w:val="00404E43"/>
    <w:rsid w:val="004128E4"/>
    <w:rsid w:val="00426321"/>
    <w:rsid w:val="00427500"/>
    <w:rsid w:val="00433151"/>
    <w:rsid w:val="0043564E"/>
    <w:rsid w:val="004366AB"/>
    <w:rsid w:val="0044363E"/>
    <w:rsid w:val="00444376"/>
    <w:rsid w:val="00447D07"/>
    <w:rsid w:val="00455800"/>
    <w:rsid w:val="00455E4B"/>
    <w:rsid w:val="00456336"/>
    <w:rsid w:val="00456AD9"/>
    <w:rsid w:val="00457CE0"/>
    <w:rsid w:val="00461A0F"/>
    <w:rsid w:val="00461B72"/>
    <w:rsid w:val="00473D5C"/>
    <w:rsid w:val="0047569B"/>
    <w:rsid w:val="0048465D"/>
    <w:rsid w:val="00484CAA"/>
    <w:rsid w:val="004857CF"/>
    <w:rsid w:val="00486232"/>
    <w:rsid w:val="00490150"/>
    <w:rsid w:val="004A3059"/>
    <w:rsid w:val="004B5AAA"/>
    <w:rsid w:val="004B5BD1"/>
    <w:rsid w:val="004B72F5"/>
    <w:rsid w:val="004C1794"/>
    <w:rsid w:val="004C355D"/>
    <w:rsid w:val="004D21A8"/>
    <w:rsid w:val="004D3E53"/>
    <w:rsid w:val="004D7309"/>
    <w:rsid w:val="004E13CA"/>
    <w:rsid w:val="004E233D"/>
    <w:rsid w:val="004E330A"/>
    <w:rsid w:val="004F161F"/>
    <w:rsid w:val="004F232C"/>
    <w:rsid w:val="004F2E27"/>
    <w:rsid w:val="004F4704"/>
    <w:rsid w:val="004F5F4B"/>
    <w:rsid w:val="00500DEB"/>
    <w:rsid w:val="005010D2"/>
    <w:rsid w:val="00504DB4"/>
    <w:rsid w:val="005071BC"/>
    <w:rsid w:val="00512FB3"/>
    <w:rsid w:val="00513E24"/>
    <w:rsid w:val="00524EA4"/>
    <w:rsid w:val="0052528A"/>
    <w:rsid w:val="005268D2"/>
    <w:rsid w:val="00531F28"/>
    <w:rsid w:val="005348D6"/>
    <w:rsid w:val="00536136"/>
    <w:rsid w:val="00537624"/>
    <w:rsid w:val="00540896"/>
    <w:rsid w:val="005420C7"/>
    <w:rsid w:val="00546154"/>
    <w:rsid w:val="00550DAE"/>
    <w:rsid w:val="0055676A"/>
    <w:rsid w:val="005675ED"/>
    <w:rsid w:val="00567E89"/>
    <w:rsid w:val="00573E0E"/>
    <w:rsid w:val="00574D33"/>
    <w:rsid w:val="00576158"/>
    <w:rsid w:val="005762EE"/>
    <w:rsid w:val="005774BF"/>
    <w:rsid w:val="00582AAE"/>
    <w:rsid w:val="005838F2"/>
    <w:rsid w:val="00593D13"/>
    <w:rsid w:val="00594BDF"/>
    <w:rsid w:val="0059600A"/>
    <w:rsid w:val="005A2B99"/>
    <w:rsid w:val="005A3195"/>
    <w:rsid w:val="005B4ED4"/>
    <w:rsid w:val="005C06CE"/>
    <w:rsid w:val="005C096C"/>
    <w:rsid w:val="005C2715"/>
    <w:rsid w:val="005C278E"/>
    <w:rsid w:val="005C445F"/>
    <w:rsid w:val="005D0CE9"/>
    <w:rsid w:val="005D2C9F"/>
    <w:rsid w:val="005D3B5A"/>
    <w:rsid w:val="005D48B2"/>
    <w:rsid w:val="005F0B13"/>
    <w:rsid w:val="005F3C66"/>
    <w:rsid w:val="005F46F5"/>
    <w:rsid w:val="005F57C3"/>
    <w:rsid w:val="005F7A44"/>
    <w:rsid w:val="00600AC5"/>
    <w:rsid w:val="00602360"/>
    <w:rsid w:val="00606A92"/>
    <w:rsid w:val="0061531F"/>
    <w:rsid w:val="0061613A"/>
    <w:rsid w:val="00624714"/>
    <w:rsid w:val="0062638C"/>
    <w:rsid w:val="006278C4"/>
    <w:rsid w:val="00631BEC"/>
    <w:rsid w:val="0063394D"/>
    <w:rsid w:val="006345D6"/>
    <w:rsid w:val="006375B7"/>
    <w:rsid w:val="0063772E"/>
    <w:rsid w:val="00641AC0"/>
    <w:rsid w:val="006457C3"/>
    <w:rsid w:val="00645834"/>
    <w:rsid w:val="006473BE"/>
    <w:rsid w:val="006517B2"/>
    <w:rsid w:val="006518E5"/>
    <w:rsid w:val="0065191D"/>
    <w:rsid w:val="006539B7"/>
    <w:rsid w:val="00655DC4"/>
    <w:rsid w:val="0065796A"/>
    <w:rsid w:val="00665033"/>
    <w:rsid w:val="0066578F"/>
    <w:rsid w:val="00671863"/>
    <w:rsid w:val="00676707"/>
    <w:rsid w:val="00676A35"/>
    <w:rsid w:val="0068038F"/>
    <w:rsid w:val="00680D27"/>
    <w:rsid w:val="00684965"/>
    <w:rsid w:val="006A0A43"/>
    <w:rsid w:val="006A0DED"/>
    <w:rsid w:val="006A0ECC"/>
    <w:rsid w:val="006A14BF"/>
    <w:rsid w:val="006A26D7"/>
    <w:rsid w:val="006A3C15"/>
    <w:rsid w:val="006A5089"/>
    <w:rsid w:val="006B2E2B"/>
    <w:rsid w:val="006B5F5E"/>
    <w:rsid w:val="006C13C4"/>
    <w:rsid w:val="006C4BDE"/>
    <w:rsid w:val="006C5F36"/>
    <w:rsid w:val="006D2711"/>
    <w:rsid w:val="006D3D62"/>
    <w:rsid w:val="006E08C8"/>
    <w:rsid w:val="006E5AC8"/>
    <w:rsid w:val="006F37B1"/>
    <w:rsid w:val="006F5804"/>
    <w:rsid w:val="006F5933"/>
    <w:rsid w:val="00701000"/>
    <w:rsid w:val="00701FFC"/>
    <w:rsid w:val="00703563"/>
    <w:rsid w:val="00704336"/>
    <w:rsid w:val="0070711C"/>
    <w:rsid w:val="007120EE"/>
    <w:rsid w:val="007216BD"/>
    <w:rsid w:val="00722EEF"/>
    <w:rsid w:val="00734043"/>
    <w:rsid w:val="0073499E"/>
    <w:rsid w:val="00735E37"/>
    <w:rsid w:val="0073684D"/>
    <w:rsid w:val="00740FB6"/>
    <w:rsid w:val="00742544"/>
    <w:rsid w:val="0074653D"/>
    <w:rsid w:val="00750661"/>
    <w:rsid w:val="0075136B"/>
    <w:rsid w:val="00751A0F"/>
    <w:rsid w:val="00756CFB"/>
    <w:rsid w:val="00756D76"/>
    <w:rsid w:val="00756E0F"/>
    <w:rsid w:val="00757F68"/>
    <w:rsid w:val="0076070F"/>
    <w:rsid w:val="0076468C"/>
    <w:rsid w:val="00766C4D"/>
    <w:rsid w:val="00770351"/>
    <w:rsid w:val="00775F28"/>
    <w:rsid w:val="00776265"/>
    <w:rsid w:val="0078135D"/>
    <w:rsid w:val="007816C6"/>
    <w:rsid w:val="0078367E"/>
    <w:rsid w:val="007963A2"/>
    <w:rsid w:val="007A0205"/>
    <w:rsid w:val="007A2072"/>
    <w:rsid w:val="007A28A1"/>
    <w:rsid w:val="007A3619"/>
    <w:rsid w:val="007B23CF"/>
    <w:rsid w:val="007B2E22"/>
    <w:rsid w:val="007B2F6C"/>
    <w:rsid w:val="007B4024"/>
    <w:rsid w:val="007C24F1"/>
    <w:rsid w:val="007C4BEC"/>
    <w:rsid w:val="007C5642"/>
    <w:rsid w:val="007D2650"/>
    <w:rsid w:val="007D4256"/>
    <w:rsid w:val="007D5333"/>
    <w:rsid w:val="007E348B"/>
    <w:rsid w:val="007E5684"/>
    <w:rsid w:val="007F2ADC"/>
    <w:rsid w:val="007F3DA8"/>
    <w:rsid w:val="007F4B40"/>
    <w:rsid w:val="007F4BA1"/>
    <w:rsid w:val="0080243C"/>
    <w:rsid w:val="00814EA3"/>
    <w:rsid w:val="0081532C"/>
    <w:rsid w:val="00816F68"/>
    <w:rsid w:val="00820E6B"/>
    <w:rsid w:val="008215DA"/>
    <w:rsid w:val="00821BCD"/>
    <w:rsid w:val="008257F8"/>
    <w:rsid w:val="00827563"/>
    <w:rsid w:val="00827D53"/>
    <w:rsid w:val="008303D8"/>
    <w:rsid w:val="00831EB6"/>
    <w:rsid w:val="008320A9"/>
    <w:rsid w:val="00832E9F"/>
    <w:rsid w:val="00835600"/>
    <w:rsid w:val="00842892"/>
    <w:rsid w:val="00846DF2"/>
    <w:rsid w:val="0085092D"/>
    <w:rsid w:val="008511E5"/>
    <w:rsid w:val="00860C31"/>
    <w:rsid w:val="0086254D"/>
    <w:rsid w:val="00862A46"/>
    <w:rsid w:val="00863D29"/>
    <w:rsid w:val="00865EB1"/>
    <w:rsid w:val="00866B22"/>
    <w:rsid w:val="00867F18"/>
    <w:rsid w:val="0087424D"/>
    <w:rsid w:val="00877A05"/>
    <w:rsid w:val="00884331"/>
    <w:rsid w:val="00887E07"/>
    <w:rsid w:val="00890826"/>
    <w:rsid w:val="00892613"/>
    <w:rsid w:val="008926FE"/>
    <w:rsid w:val="00895692"/>
    <w:rsid w:val="00895B48"/>
    <w:rsid w:val="008A3B8E"/>
    <w:rsid w:val="008A7619"/>
    <w:rsid w:val="008B0B8E"/>
    <w:rsid w:val="008B15D9"/>
    <w:rsid w:val="008B54A3"/>
    <w:rsid w:val="008C1CA8"/>
    <w:rsid w:val="008C4C9B"/>
    <w:rsid w:val="008D0C4F"/>
    <w:rsid w:val="008D0CF2"/>
    <w:rsid w:val="008D7B96"/>
    <w:rsid w:val="008E009C"/>
    <w:rsid w:val="008E06DA"/>
    <w:rsid w:val="008E1947"/>
    <w:rsid w:val="008E1A9C"/>
    <w:rsid w:val="008E206F"/>
    <w:rsid w:val="008E4FBC"/>
    <w:rsid w:val="008F0C8A"/>
    <w:rsid w:val="008F3FAF"/>
    <w:rsid w:val="008F4F84"/>
    <w:rsid w:val="008F572E"/>
    <w:rsid w:val="00902E28"/>
    <w:rsid w:val="00906FEC"/>
    <w:rsid w:val="00907C2E"/>
    <w:rsid w:val="009123AE"/>
    <w:rsid w:val="00927F12"/>
    <w:rsid w:val="00936293"/>
    <w:rsid w:val="00941C8D"/>
    <w:rsid w:val="0094251A"/>
    <w:rsid w:val="00945531"/>
    <w:rsid w:val="00946EC5"/>
    <w:rsid w:val="00962034"/>
    <w:rsid w:val="009720B4"/>
    <w:rsid w:val="00973826"/>
    <w:rsid w:val="00976350"/>
    <w:rsid w:val="009766A2"/>
    <w:rsid w:val="00977F4B"/>
    <w:rsid w:val="00980417"/>
    <w:rsid w:val="00980D18"/>
    <w:rsid w:val="009842A4"/>
    <w:rsid w:val="009851FD"/>
    <w:rsid w:val="0099403D"/>
    <w:rsid w:val="00996BC2"/>
    <w:rsid w:val="009B770B"/>
    <w:rsid w:val="009C1CCD"/>
    <w:rsid w:val="009C200B"/>
    <w:rsid w:val="009C3E32"/>
    <w:rsid w:val="009C4A71"/>
    <w:rsid w:val="009C6CEE"/>
    <w:rsid w:val="009C7395"/>
    <w:rsid w:val="009D30E9"/>
    <w:rsid w:val="009D4375"/>
    <w:rsid w:val="009D4E35"/>
    <w:rsid w:val="009E3820"/>
    <w:rsid w:val="009E47AD"/>
    <w:rsid w:val="009E60B4"/>
    <w:rsid w:val="009E643B"/>
    <w:rsid w:val="009E6B96"/>
    <w:rsid w:val="009E7A1F"/>
    <w:rsid w:val="009F08BF"/>
    <w:rsid w:val="00A00BE6"/>
    <w:rsid w:val="00A0743A"/>
    <w:rsid w:val="00A12267"/>
    <w:rsid w:val="00A14A44"/>
    <w:rsid w:val="00A2212A"/>
    <w:rsid w:val="00A24CD6"/>
    <w:rsid w:val="00A25BEE"/>
    <w:rsid w:val="00A324C4"/>
    <w:rsid w:val="00A3678B"/>
    <w:rsid w:val="00A42132"/>
    <w:rsid w:val="00A4365A"/>
    <w:rsid w:val="00A43F6A"/>
    <w:rsid w:val="00A50F0B"/>
    <w:rsid w:val="00A549A8"/>
    <w:rsid w:val="00A549ED"/>
    <w:rsid w:val="00A56AE6"/>
    <w:rsid w:val="00A5702D"/>
    <w:rsid w:val="00A66EF1"/>
    <w:rsid w:val="00A709DC"/>
    <w:rsid w:val="00A74896"/>
    <w:rsid w:val="00A9667B"/>
    <w:rsid w:val="00A9767C"/>
    <w:rsid w:val="00AA0CAE"/>
    <w:rsid w:val="00AA39C8"/>
    <w:rsid w:val="00AA406A"/>
    <w:rsid w:val="00AA42C0"/>
    <w:rsid w:val="00AA5CE7"/>
    <w:rsid w:val="00AA7308"/>
    <w:rsid w:val="00AB1AE8"/>
    <w:rsid w:val="00AB2D01"/>
    <w:rsid w:val="00AB3E6F"/>
    <w:rsid w:val="00AB4C41"/>
    <w:rsid w:val="00AB4EB3"/>
    <w:rsid w:val="00AC3087"/>
    <w:rsid w:val="00AC3F37"/>
    <w:rsid w:val="00AC4898"/>
    <w:rsid w:val="00AD1E7F"/>
    <w:rsid w:val="00AD43A5"/>
    <w:rsid w:val="00AE2FB9"/>
    <w:rsid w:val="00AE715B"/>
    <w:rsid w:val="00AF2258"/>
    <w:rsid w:val="00AF366E"/>
    <w:rsid w:val="00AF49AD"/>
    <w:rsid w:val="00B000F3"/>
    <w:rsid w:val="00B01952"/>
    <w:rsid w:val="00B01F07"/>
    <w:rsid w:val="00B02A6F"/>
    <w:rsid w:val="00B1113E"/>
    <w:rsid w:val="00B13A31"/>
    <w:rsid w:val="00B156BA"/>
    <w:rsid w:val="00B1680E"/>
    <w:rsid w:val="00B1777B"/>
    <w:rsid w:val="00B21861"/>
    <w:rsid w:val="00B229DE"/>
    <w:rsid w:val="00B2651D"/>
    <w:rsid w:val="00B30311"/>
    <w:rsid w:val="00B43314"/>
    <w:rsid w:val="00B4378D"/>
    <w:rsid w:val="00B44D7A"/>
    <w:rsid w:val="00B463CE"/>
    <w:rsid w:val="00B54925"/>
    <w:rsid w:val="00B54C07"/>
    <w:rsid w:val="00B56359"/>
    <w:rsid w:val="00B6449D"/>
    <w:rsid w:val="00B65080"/>
    <w:rsid w:val="00B7345D"/>
    <w:rsid w:val="00B74FA5"/>
    <w:rsid w:val="00B915AB"/>
    <w:rsid w:val="00B91979"/>
    <w:rsid w:val="00B936FA"/>
    <w:rsid w:val="00BA03C0"/>
    <w:rsid w:val="00BA300D"/>
    <w:rsid w:val="00BA4B14"/>
    <w:rsid w:val="00BA64AA"/>
    <w:rsid w:val="00BB1B95"/>
    <w:rsid w:val="00BB5232"/>
    <w:rsid w:val="00BB5818"/>
    <w:rsid w:val="00BB6AAB"/>
    <w:rsid w:val="00BC52CD"/>
    <w:rsid w:val="00BC6F07"/>
    <w:rsid w:val="00BD1723"/>
    <w:rsid w:val="00BE17CA"/>
    <w:rsid w:val="00BE6C88"/>
    <w:rsid w:val="00BF0244"/>
    <w:rsid w:val="00BF10AF"/>
    <w:rsid w:val="00BF392D"/>
    <w:rsid w:val="00BF535A"/>
    <w:rsid w:val="00BF66D7"/>
    <w:rsid w:val="00C01A0E"/>
    <w:rsid w:val="00C05ED4"/>
    <w:rsid w:val="00C064B3"/>
    <w:rsid w:val="00C073AB"/>
    <w:rsid w:val="00C14B1E"/>
    <w:rsid w:val="00C16502"/>
    <w:rsid w:val="00C16904"/>
    <w:rsid w:val="00C253A8"/>
    <w:rsid w:val="00C3117F"/>
    <w:rsid w:val="00C31E5F"/>
    <w:rsid w:val="00C377AF"/>
    <w:rsid w:val="00C477BA"/>
    <w:rsid w:val="00C540F0"/>
    <w:rsid w:val="00C60BB4"/>
    <w:rsid w:val="00C635ED"/>
    <w:rsid w:val="00C66096"/>
    <w:rsid w:val="00C710F8"/>
    <w:rsid w:val="00C72725"/>
    <w:rsid w:val="00C74837"/>
    <w:rsid w:val="00C75074"/>
    <w:rsid w:val="00C806A7"/>
    <w:rsid w:val="00C924A9"/>
    <w:rsid w:val="00C93DE4"/>
    <w:rsid w:val="00C97677"/>
    <w:rsid w:val="00C976C4"/>
    <w:rsid w:val="00C9780A"/>
    <w:rsid w:val="00CA034D"/>
    <w:rsid w:val="00CA210D"/>
    <w:rsid w:val="00CA4576"/>
    <w:rsid w:val="00CA55E3"/>
    <w:rsid w:val="00CA775B"/>
    <w:rsid w:val="00CB2318"/>
    <w:rsid w:val="00CB78FE"/>
    <w:rsid w:val="00CC20E2"/>
    <w:rsid w:val="00CC5481"/>
    <w:rsid w:val="00CC622C"/>
    <w:rsid w:val="00CD375F"/>
    <w:rsid w:val="00CD512E"/>
    <w:rsid w:val="00CD56C6"/>
    <w:rsid w:val="00CD7F18"/>
    <w:rsid w:val="00CE296A"/>
    <w:rsid w:val="00CE5CA1"/>
    <w:rsid w:val="00CE66A8"/>
    <w:rsid w:val="00CE6D0E"/>
    <w:rsid w:val="00CE78D0"/>
    <w:rsid w:val="00CF2FF5"/>
    <w:rsid w:val="00CF3EDD"/>
    <w:rsid w:val="00CF5050"/>
    <w:rsid w:val="00CF67DA"/>
    <w:rsid w:val="00CF6D7E"/>
    <w:rsid w:val="00D00D55"/>
    <w:rsid w:val="00D02E8E"/>
    <w:rsid w:val="00D03C57"/>
    <w:rsid w:val="00D1339E"/>
    <w:rsid w:val="00D21BC2"/>
    <w:rsid w:val="00D24A58"/>
    <w:rsid w:val="00D26FB3"/>
    <w:rsid w:val="00D34138"/>
    <w:rsid w:val="00D3580C"/>
    <w:rsid w:val="00D37881"/>
    <w:rsid w:val="00D42808"/>
    <w:rsid w:val="00D4581F"/>
    <w:rsid w:val="00D45D3D"/>
    <w:rsid w:val="00D503CA"/>
    <w:rsid w:val="00D51C7E"/>
    <w:rsid w:val="00D53BEF"/>
    <w:rsid w:val="00D543CA"/>
    <w:rsid w:val="00D574B9"/>
    <w:rsid w:val="00D64D09"/>
    <w:rsid w:val="00D66DE7"/>
    <w:rsid w:val="00D70A26"/>
    <w:rsid w:val="00D77497"/>
    <w:rsid w:val="00D81344"/>
    <w:rsid w:val="00D81E08"/>
    <w:rsid w:val="00D82ABC"/>
    <w:rsid w:val="00D83766"/>
    <w:rsid w:val="00D86E72"/>
    <w:rsid w:val="00D91981"/>
    <w:rsid w:val="00D946BD"/>
    <w:rsid w:val="00D9572E"/>
    <w:rsid w:val="00D958C0"/>
    <w:rsid w:val="00D972F1"/>
    <w:rsid w:val="00DA109C"/>
    <w:rsid w:val="00DA288F"/>
    <w:rsid w:val="00DA488D"/>
    <w:rsid w:val="00DA4A26"/>
    <w:rsid w:val="00DA543E"/>
    <w:rsid w:val="00DA7DA5"/>
    <w:rsid w:val="00DB1531"/>
    <w:rsid w:val="00DB1E8D"/>
    <w:rsid w:val="00DB3AFF"/>
    <w:rsid w:val="00DB5B0C"/>
    <w:rsid w:val="00DB6711"/>
    <w:rsid w:val="00DD11E5"/>
    <w:rsid w:val="00DD4325"/>
    <w:rsid w:val="00DD6899"/>
    <w:rsid w:val="00DE2858"/>
    <w:rsid w:val="00DE3099"/>
    <w:rsid w:val="00DE3424"/>
    <w:rsid w:val="00DF019D"/>
    <w:rsid w:val="00DF185E"/>
    <w:rsid w:val="00DF27B8"/>
    <w:rsid w:val="00DF4049"/>
    <w:rsid w:val="00DF43BD"/>
    <w:rsid w:val="00DF63FF"/>
    <w:rsid w:val="00DF7D66"/>
    <w:rsid w:val="00E048BE"/>
    <w:rsid w:val="00E13469"/>
    <w:rsid w:val="00E1356D"/>
    <w:rsid w:val="00E16316"/>
    <w:rsid w:val="00E17C7C"/>
    <w:rsid w:val="00E274AD"/>
    <w:rsid w:val="00E3041E"/>
    <w:rsid w:val="00E32865"/>
    <w:rsid w:val="00E40119"/>
    <w:rsid w:val="00E4115F"/>
    <w:rsid w:val="00E42532"/>
    <w:rsid w:val="00E42AB3"/>
    <w:rsid w:val="00E4639D"/>
    <w:rsid w:val="00E46CBF"/>
    <w:rsid w:val="00E5089E"/>
    <w:rsid w:val="00E50B0F"/>
    <w:rsid w:val="00E56E0D"/>
    <w:rsid w:val="00E64EEF"/>
    <w:rsid w:val="00E659BB"/>
    <w:rsid w:val="00E7065A"/>
    <w:rsid w:val="00E72A83"/>
    <w:rsid w:val="00E7462F"/>
    <w:rsid w:val="00E74BAC"/>
    <w:rsid w:val="00E7554D"/>
    <w:rsid w:val="00E77CF2"/>
    <w:rsid w:val="00E86326"/>
    <w:rsid w:val="00E90B61"/>
    <w:rsid w:val="00E95E48"/>
    <w:rsid w:val="00EA3132"/>
    <w:rsid w:val="00EA5E64"/>
    <w:rsid w:val="00EA5EF4"/>
    <w:rsid w:val="00EA6B88"/>
    <w:rsid w:val="00EB0532"/>
    <w:rsid w:val="00EB54A0"/>
    <w:rsid w:val="00EC1875"/>
    <w:rsid w:val="00EC2252"/>
    <w:rsid w:val="00EC5B9B"/>
    <w:rsid w:val="00EE3389"/>
    <w:rsid w:val="00EE5C6A"/>
    <w:rsid w:val="00EF0F21"/>
    <w:rsid w:val="00EF684A"/>
    <w:rsid w:val="00F0364F"/>
    <w:rsid w:val="00F07704"/>
    <w:rsid w:val="00F10395"/>
    <w:rsid w:val="00F14235"/>
    <w:rsid w:val="00F143E3"/>
    <w:rsid w:val="00F2020D"/>
    <w:rsid w:val="00F207A3"/>
    <w:rsid w:val="00F22C10"/>
    <w:rsid w:val="00F24DB8"/>
    <w:rsid w:val="00F258AF"/>
    <w:rsid w:val="00F260D6"/>
    <w:rsid w:val="00F273F7"/>
    <w:rsid w:val="00F315CA"/>
    <w:rsid w:val="00F33B16"/>
    <w:rsid w:val="00F372A6"/>
    <w:rsid w:val="00F4477C"/>
    <w:rsid w:val="00F50518"/>
    <w:rsid w:val="00F53EC7"/>
    <w:rsid w:val="00F54B60"/>
    <w:rsid w:val="00F551D7"/>
    <w:rsid w:val="00F55BCF"/>
    <w:rsid w:val="00F6338C"/>
    <w:rsid w:val="00F70D57"/>
    <w:rsid w:val="00F81931"/>
    <w:rsid w:val="00F83AB1"/>
    <w:rsid w:val="00F968A7"/>
    <w:rsid w:val="00F971D4"/>
    <w:rsid w:val="00FA39B3"/>
    <w:rsid w:val="00FA49CC"/>
    <w:rsid w:val="00FB1AE9"/>
    <w:rsid w:val="00FB1D3A"/>
    <w:rsid w:val="00FB3C8D"/>
    <w:rsid w:val="00FB7DD9"/>
    <w:rsid w:val="00FC0F74"/>
    <w:rsid w:val="00FC2E67"/>
    <w:rsid w:val="00FC4806"/>
    <w:rsid w:val="00FC62D9"/>
    <w:rsid w:val="00FC6745"/>
    <w:rsid w:val="00FD2012"/>
    <w:rsid w:val="00FD2514"/>
    <w:rsid w:val="00FD6AAD"/>
    <w:rsid w:val="00FE3461"/>
    <w:rsid w:val="00FF3770"/>
    <w:rsid w:val="00FF38A9"/>
    <w:rsid w:val="00FF4239"/>
    <w:rsid w:val="00FF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E16A9"/>
  <w15:docId w15:val="{EED7DBE4-8E24-4305-84E0-3865C0A0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AB"/>
    <w:rPr>
      <w:rFonts w:ascii="Arial" w:hAnsi="Arial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line="240" w:lineRule="atLeast"/>
      <w:jc w:val="center"/>
      <w:outlineLvl w:val="0"/>
    </w:pPr>
    <w:rPr>
      <w:rFonts w:ascii="Times New Roman" w:hAnsi="Times New Roman"/>
      <w:b/>
      <w:color w:val="000000"/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Times New Roman" w:hAnsi="Times New Roman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rFonts w:ascii="Times New Roman" w:hAnsi="Times New Roman"/>
      <w:b/>
      <w:smallCaps/>
      <w:sz w:val="26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ody Text Indent"/>
    <w:basedOn w:val="a"/>
    <w:rsid w:val="00D543CA"/>
    <w:pPr>
      <w:spacing w:line="360" w:lineRule="auto"/>
      <w:ind w:firstLine="709"/>
      <w:jc w:val="both"/>
    </w:pPr>
  </w:style>
  <w:style w:type="character" w:styleId="ab">
    <w:name w:val="Hyperlink"/>
    <w:rsid w:val="00D543CA"/>
    <w:rPr>
      <w:color w:val="0000FF"/>
      <w:u w:val="single"/>
    </w:rPr>
  </w:style>
  <w:style w:type="paragraph" w:customStyle="1" w:styleId="ConsNormal">
    <w:name w:val="ConsNormal"/>
    <w:rsid w:val="00CE6D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194CC6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5F5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rsid w:val="00C924A9"/>
    <w:rPr>
      <w:b/>
      <w:smallCaps/>
      <w:sz w:val="26"/>
      <w:lang w:val="ru-RU" w:eastAsia="ru-RU" w:bidi="ar-SA"/>
    </w:rPr>
  </w:style>
  <w:style w:type="paragraph" w:customStyle="1" w:styleId="ConsPlusNonformat">
    <w:name w:val="ConsPlusNonformat"/>
    <w:uiPriority w:val="99"/>
    <w:rsid w:val="00E411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4115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">
    <w:name w:val="List Paragraph"/>
    <w:basedOn w:val="a"/>
    <w:uiPriority w:val="34"/>
    <w:qFormat/>
    <w:rsid w:val="00E4115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E4115F"/>
    <w:rPr>
      <w:b/>
      <w:color w:val="000000"/>
      <w:sz w:val="36"/>
    </w:rPr>
  </w:style>
  <w:style w:type="character" w:styleId="af0">
    <w:name w:val="annotation reference"/>
    <w:rsid w:val="00E4115F"/>
    <w:rPr>
      <w:sz w:val="16"/>
      <w:szCs w:val="16"/>
    </w:rPr>
  </w:style>
  <w:style w:type="paragraph" w:styleId="af1">
    <w:name w:val="annotation text"/>
    <w:basedOn w:val="a"/>
    <w:link w:val="af2"/>
    <w:rsid w:val="00E4115F"/>
    <w:rPr>
      <w:sz w:val="20"/>
    </w:rPr>
  </w:style>
  <w:style w:type="character" w:customStyle="1" w:styleId="af2">
    <w:name w:val="Текст примечания Знак"/>
    <w:basedOn w:val="a0"/>
    <w:link w:val="af1"/>
    <w:rsid w:val="00E4115F"/>
    <w:rPr>
      <w:rFonts w:ascii="Arial" w:hAnsi="Arial"/>
    </w:rPr>
  </w:style>
  <w:style w:type="character" w:customStyle="1" w:styleId="ad">
    <w:name w:val="Текст выноски Знак"/>
    <w:link w:val="ac"/>
    <w:uiPriority w:val="99"/>
    <w:semiHidden/>
    <w:rsid w:val="00E4115F"/>
    <w:rPr>
      <w:rFonts w:ascii="Tahoma" w:hAnsi="Tahoma" w:cs="Tahoma"/>
      <w:sz w:val="16"/>
      <w:szCs w:val="16"/>
    </w:rPr>
  </w:style>
  <w:style w:type="paragraph" w:styleId="af3">
    <w:name w:val="annotation subject"/>
    <w:basedOn w:val="af1"/>
    <w:next w:val="af1"/>
    <w:link w:val="af4"/>
    <w:uiPriority w:val="99"/>
    <w:unhideWhenUsed/>
    <w:rsid w:val="00E4115F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rsid w:val="00E4115F"/>
    <w:rPr>
      <w:rFonts w:ascii="Calibri" w:eastAsia="Calibri" w:hAnsi="Calibri"/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E4115F"/>
    <w:rPr>
      <w:rFonts w:ascii="Arial" w:hAnsi="Arial"/>
      <w:sz w:val="24"/>
    </w:rPr>
  </w:style>
  <w:style w:type="character" w:customStyle="1" w:styleId="a8">
    <w:name w:val="Нижний колонтитул Знак"/>
    <w:link w:val="a7"/>
    <w:uiPriority w:val="99"/>
    <w:rsid w:val="00E4115F"/>
    <w:rPr>
      <w:rFonts w:ascii="Arial" w:hAnsi="Arial"/>
      <w:sz w:val="24"/>
    </w:rPr>
  </w:style>
  <w:style w:type="character" w:customStyle="1" w:styleId="20">
    <w:name w:val="Заголовок 2 Знак"/>
    <w:link w:val="2"/>
    <w:uiPriority w:val="9"/>
    <w:rsid w:val="00E4115F"/>
    <w:rPr>
      <w:b/>
      <w:color w:val="000000"/>
      <w:sz w:val="22"/>
    </w:rPr>
  </w:style>
  <w:style w:type="paragraph" w:customStyle="1" w:styleId="ConsPlusNormal">
    <w:name w:val="ConsPlusNormal"/>
    <w:rsid w:val="004F2E2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5CAFE6061F6BFEDCDAB67AFB1E635D5FCCF0DCE617782B5DF838F4E2F98C360375C2E8EF8601AA65D73DAFD7F1CB00FCE76AFA5452ADC1o4f8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1;&#1083;&#1072;&#1085;&#1082;&#1080;\&#1073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334C-82CA-4D8C-9A70-DFF373B9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6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gan</Company>
  <LinksUpToDate>false</LinksUpToDate>
  <CharactersWithSpaces>4051</CharactersWithSpaces>
  <SharedDoc>false</SharedDoc>
  <HLinks>
    <vt:vector size="6" baseType="variant">
      <vt:variant>
        <vt:i4>8126514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consultantplus://offline/ref=92BC8CE22BC17A7D7DD9421E38E4875BCCDF17AA8B401049E31377C8B6D430906F7141A9A680DF06jCE9F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Podobragin</dc:creator>
  <cp:lastModifiedBy>Молоков Григорий Владимирович</cp:lastModifiedBy>
  <cp:revision>4</cp:revision>
  <cp:lastPrinted>2019-11-11T06:57:00Z</cp:lastPrinted>
  <dcterms:created xsi:type="dcterms:W3CDTF">2019-11-12T11:50:00Z</dcterms:created>
  <dcterms:modified xsi:type="dcterms:W3CDTF">2019-11-12T11:51:00Z</dcterms:modified>
</cp:coreProperties>
</file>